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7AF3C8" w14:textId="77777777" w:rsidR="00F719D5" w:rsidRPr="00CC47BB" w:rsidRDefault="00F719D5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58E6F3E1" w14:textId="77777777" w:rsidR="00A01018" w:rsidRDefault="00E235B9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  <w:r>
        <w:rPr>
          <w:rFonts w:ascii="Calibri" w:hAnsi="Calibri"/>
          <w:i w:val="0"/>
          <w:iCs/>
          <w:sz w:val="22"/>
          <w:szCs w:val="22"/>
          <w:lang w:val="uk-UA"/>
        </w:rPr>
        <w:t xml:space="preserve">  </w:t>
      </w:r>
    </w:p>
    <w:p w14:paraId="2F26EFBB" w14:textId="77777777" w:rsidR="00E235B9" w:rsidRPr="00CC47BB" w:rsidRDefault="00E235B9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03C7AF7B" w14:textId="77777777"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1EA3AD4B" w14:textId="77777777"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083BE526" w14:textId="77777777"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7CD2A08B" w14:textId="77777777" w:rsidR="00F74B1B" w:rsidRPr="00CC47BB" w:rsidRDefault="00430646" w:rsidP="00430646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  <w:r>
        <w:rPr>
          <w:rFonts w:ascii="Calibri" w:hAnsi="Calibri"/>
          <w:i w:val="0"/>
          <w:iCs/>
          <w:sz w:val="22"/>
          <w:szCs w:val="22"/>
          <w:lang w:val="uk-UA"/>
        </w:rPr>
        <w:t xml:space="preserve">                                                                                                                         </w:t>
      </w:r>
      <w:r w:rsidR="0039704B" w:rsidRPr="00CC47BB">
        <w:rPr>
          <w:rFonts w:ascii="Calibri" w:hAnsi="Calibri"/>
          <w:i w:val="0"/>
          <w:iCs/>
          <w:sz w:val="22"/>
          <w:szCs w:val="22"/>
          <w:lang w:val="uk-UA"/>
        </w:rPr>
        <w:t>ЗАТВЕРДЖУЮ</w:t>
      </w:r>
      <w:r w:rsidR="00F719D5" w:rsidRPr="00CC47BB">
        <w:rPr>
          <w:rFonts w:ascii="Calibri" w:hAnsi="Calibri"/>
          <w:i w:val="0"/>
          <w:iCs/>
          <w:sz w:val="22"/>
          <w:szCs w:val="22"/>
          <w:lang w:val="uk-UA"/>
        </w:rPr>
        <w:t>:</w:t>
      </w:r>
      <w:r w:rsidR="00107FF3" w:rsidRPr="00CC47BB">
        <w:rPr>
          <w:rFonts w:ascii="Calibri" w:hAnsi="Calibri"/>
          <w:i w:val="0"/>
          <w:iCs/>
          <w:sz w:val="22"/>
          <w:szCs w:val="22"/>
          <w:lang w:val="uk-UA"/>
        </w:rPr>
        <w:tab/>
      </w:r>
      <w:r w:rsidR="00107FF3" w:rsidRPr="00CC47BB">
        <w:rPr>
          <w:rFonts w:ascii="Calibri" w:hAnsi="Calibri"/>
          <w:i w:val="0"/>
          <w:iCs/>
          <w:sz w:val="22"/>
          <w:szCs w:val="22"/>
          <w:lang w:val="uk-UA"/>
        </w:rPr>
        <w:tab/>
      </w:r>
    </w:p>
    <w:p w14:paraId="3765E81C" w14:textId="77777777" w:rsidR="0039704B" w:rsidRPr="00EE7F15" w:rsidRDefault="0039704B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5B865E80" w14:textId="77777777" w:rsidR="00430646" w:rsidRDefault="00430646" w:rsidP="00430646">
      <w:pPr>
        <w:pStyle w:val="Twordnormal"/>
        <w:ind w:left="707"/>
        <w:rPr>
          <w:rFonts w:ascii="Calibri" w:hAnsi="Calibri"/>
          <w:i w:val="0"/>
          <w:iCs/>
          <w:sz w:val="22"/>
          <w:szCs w:val="22"/>
          <w:lang w:val="uk-UA"/>
        </w:rPr>
      </w:pPr>
      <w:r>
        <w:rPr>
          <w:rFonts w:ascii="Calibri" w:hAnsi="Calibri"/>
          <w:i w:val="0"/>
          <w:iCs/>
          <w:sz w:val="22"/>
          <w:szCs w:val="22"/>
          <w:lang w:val="uk-UA"/>
        </w:rPr>
        <w:t xml:space="preserve">                                                                                                     Заступник директора - </w:t>
      </w:r>
    </w:p>
    <w:p w14:paraId="4CE436A8" w14:textId="77777777" w:rsidR="00430646" w:rsidRDefault="00430646" w:rsidP="00430646">
      <w:pPr>
        <w:pStyle w:val="Twordnormal"/>
        <w:ind w:left="707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  <w:r>
        <w:rPr>
          <w:rFonts w:ascii="Calibri" w:hAnsi="Calibri"/>
          <w:i w:val="0"/>
          <w:iCs/>
          <w:sz w:val="22"/>
          <w:szCs w:val="22"/>
          <w:lang w:val="uk-UA"/>
        </w:rPr>
        <w:t xml:space="preserve">                                                                  головний інженер</w:t>
      </w:r>
    </w:p>
    <w:p w14:paraId="6A11A2EB" w14:textId="77777777" w:rsidR="00F74B1B" w:rsidRPr="00CC47BB" w:rsidRDefault="00430646" w:rsidP="00430646">
      <w:pPr>
        <w:pStyle w:val="Twordnormal"/>
        <w:ind w:left="707"/>
        <w:jc w:val="right"/>
        <w:rPr>
          <w:rFonts w:ascii="Calibri" w:hAnsi="Calibri"/>
          <w:i w:val="0"/>
          <w:iCs/>
          <w:sz w:val="22"/>
          <w:szCs w:val="22"/>
          <w:lang w:val="uk-UA"/>
        </w:rPr>
      </w:pPr>
      <w:r>
        <w:rPr>
          <w:rFonts w:ascii="Calibri" w:hAnsi="Calibri"/>
          <w:i w:val="0"/>
          <w:iCs/>
          <w:sz w:val="22"/>
          <w:szCs w:val="22"/>
          <w:lang w:val="uk-UA"/>
        </w:rPr>
        <w:t xml:space="preserve">                              ПрАТ «Карлсберг Україна»</w:t>
      </w:r>
      <w:r w:rsidR="00EF2D31" w:rsidRPr="00CC47BB">
        <w:rPr>
          <w:rFonts w:ascii="Calibri" w:hAnsi="Calibri"/>
          <w:i w:val="0"/>
          <w:iCs/>
          <w:sz w:val="22"/>
          <w:szCs w:val="22"/>
          <w:lang w:val="uk-UA"/>
        </w:rPr>
        <w:t xml:space="preserve"> </w:t>
      </w:r>
      <w:r w:rsidR="00107FF3" w:rsidRPr="00CC47BB">
        <w:rPr>
          <w:rFonts w:ascii="Calibri" w:hAnsi="Calibri"/>
          <w:i w:val="0"/>
          <w:iCs/>
          <w:sz w:val="22"/>
          <w:szCs w:val="22"/>
          <w:lang w:val="uk-UA"/>
        </w:rPr>
        <w:tab/>
      </w:r>
      <w:r w:rsidR="00107FF3" w:rsidRPr="00CC47BB">
        <w:rPr>
          <w:rFonts w:ascii="Calibri" w:hAnsi="Calibri"/>
          <w:i w:val="0"/>
          <w:iCs/>
          <w:sz w:val="22"/>
          <w:szCs w:val="22"/>
          <w:lang w:val="uk-UA"/>
        </w:rPr>
        <w:tab/>
      </w:r>
    </w:p>
    <w:p w14:paraId="41A4140C" w14:textId="77777777" w:rsidR="00F719D5" w:rsidRPr="00CC47BB" w:rsidRDefault="00F719D5" w:rsidP="00430646">
      <w:pPr>
        <w:pStyle w:val="Twordnormal"/>
        <w:jc w:val="right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4EA1E1CE" w14:textId="77777777" w:rsidR="00F719D5" w:rsidRPr="00CC47BB" w:rsidRDefault="00430646" w:rsidP="00430646">
      <w:pPr>
        <w:pStyle w:val="Twordnormal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  <w:r>
        <w:rPr>
          <w:rFonts w:ascii="Calibri" w:hAnsi="Calibri"/>
          <w:i w:val="0"/>
          <w:iCs/>
          <w:sz w:val="22"/>
          <w:szCs w:val="22"/>
          <w:lang w:val="uk-UA"/>
        </w:rPr>
        <w:t xml:space="preserve">                                                                                                </w:t>
      </w:r>
      <w:r w:rsidR="00F719D5" w:rsidRPr="00CC47BB">
        <w:rPr>
          <w:rFonts w:ascii="Calibri" w:hAnsi="Calibri"/>
          <w:i w:val="0"/>
          <w:iCs/>
          <w:sz w:val="22"/>
          <w:szCs w:val="22"/>
          <w:lang w:val="uk-UA"/>
        </w:rPr>
        <w:t xml:space="preserve">__________   </w:t>
      </w:r>
      <w:r w:rsidR="005B1AF2">
        <w:rPr>
          <w:rFonts w:ascii="Calibri" w:hAnsi="Calibri"/>
          <w:i w:val="0"/>
          <w:iCs/>
          <w:sz w:val="22"/>
          <w:szCs w:val="22"/>
          <w:lang w:val="uk-UA"/>
        </w:rPr>
        <w:t>Полянський А.Ю</w:t>
      </w:r>
      <w:r w:rsidR="00E04860">
        <w:rPr>
          <w:rFonts w:ascii="Calibri" w:hAnsi="Calibri"/>
          <w:i w:val="0"/>
          <w:iCs/>
          <w:sz w:val="22"/>
          <w:szCs w:val="22"/>
          <w:lang w:val="uk-UA"/>
        </w:rPr>
        <w:t>.</w:t>
      </w:r>
    </w:p>
    <w:p w14:paraId="336086AF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191BC22A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58F48FE3" w14:textId="77777777" w:rsidR="00B7725C" w:rsidRPr="00CC47BB" w:rsidRDefault="00B7725C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3940CE02" w14:textId="77777777" w:rsidR="00B7725C" w:rsidRPr="00CC47BB" w:rsidRDefault="00B7725C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062BF4B4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5F5745ED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32227934" w14:textId="77777777" w:rsidR="00AD1D5C" w:rsidRPr="00CC47BB" w:rsidRDefault="005B1AF2" w:rsidP="005B1AF2">
      <w:pPr>
        <w:pStyle w:val="1"/>
        <w:jc w:val="center"/>
        <w:rPr>
          <w:rFonts w:ascii="Calibri" w:hAnsi="Calibri"/>
          <w:b w:val="0"/>
          <w:sz w:val="36"/>
          <w:szCs w:val="36"/>
          <w:lang w:val="uk-UA"/>
        </w:rPr>
      </w:pPr>
      <w:r>
        <w:rPr>
          <w:rFonts w:ascii="Calibri" w:hAnsi="Calibri"/>
          <w:b w:val="0"/>
          <w:sz w:val="36"/>
          <w:szCs w:val="36"/>
          <w:lang w:val="uk-UA"/>
        </w:rPr>
        <w:t xml:space="preserve">ТЕХНІЧНЕ </w:t>
      </w:r>
      <w:r w:rsidR="0039704B" w:rsidRPr="00CC47BB">
        <w:rPr>
          <w:rFonts w:ascii="Calibri" w:hAnsi="Calibri"/>
          <w:b w:val="0"/>
          <w:sz w:val="36"/>
          <w:szCs w:val="36"/>
          <w:lang w:val="uk-UA"/>
        </w:rPr>
        <w:t>ЗАВДАННЯ</w:t>
      </w:r>
    </w:p>
    <w:p w14:paraId="6F908D24" w14:textId="77777777" w:rsidR="00CF79B4" w:rsidRPr="00430646" w:rsidRDefault="00231B1C" w:rsidP="005B1AF2">
      <w:pPr>
        <w:spacing w:line="300" w:lineRule="auto"/>
        <w:ind w:right="-180" w:firstLine="360"/>
        <w:jc w:val="center"/>
        <w:rPr>
          <w:rFonts w:ascii="Calibri" w:hAnsi="Calibri"/>
          <w:bCs/>
          <w:iCs/>
          <w:lang w:val="uk-UA"/>
        </w:rPr>
      </w:pPr>
      <w:r w:rsidRPr="00430646">
        <w:rPr>
          <w:rFonts w:ascii="Calibri" w:hAnsi="Calibri"/>
          <w:iCs/>
          <w:lang w:val="uk-UA"/>
        </w:rPr>
        <w:t>«</w:t>
      </w:r>
      <w:r w:rsidR="00430646" w:rsidRPr="00430646">
        <w:rPr>
          <w:rFonts w:ascii="Calibri" w:hAnsi="Calibri"/>
          <w:iCs/>
          <w:lang w:val="uk-UA"/>
        </w:rPr>
        <w:t>Оптимізація електроспоживання нагрівально</w:t>
      </w:r>
      <w:r w:rsidR="00D86833">
        <w:rPr>
          <w:rFonts w:ascii="Calibri" w:hAnsi="Calibri"/>
          <w:iCs/>
          <w:lang w:val="uk-UA"/>
        </w:rPr>
        <w:t>ї печі</w:t>
      </w:r>
      <w:r w:rsidR="00430646" w:rsidRPr="00430646">
        <w:rPr>
          <w:rFonts w:ascii="Calibri" w:hAnsi="Calibri"/>
          <w:iCs/>
          <w:lang w:val="uk-UA"/>
        </w:rPr>
        <w:t xml:space="preserve"> ви</w:t>
      </w:r>
      <w:r w:rsidR="00802373" w:rsidRPr="00D86833">
        <w:rPr>
          <w:rFonts w:ascii="Calibri" w:hAnsi="Calibri"/>
          <w:iCs/>
          <w:lang w:val="uk-UA"/>
        </w:rPr>
        <w:t>дувно</w:t>
      </w:r>
      <w:r w:rsidR="00802373">
        <w:rPr>
          <w:rFonts w:ascii="Calibri" w:hAnsi="Calibri"/>
          <w:iCs/>
          <w:lang w:val="uk-UA"/>
        </w:rPr>
        <w:t>ї</w:t>
      </w:r>
      <w:r w:rsidR="00430646" w:rsidRPr="00D86833">
        <w:rPr>
          <w:rFonts w:ascii="Calibri" w:hAnsi="Calibri"/>
          <w:iCs/>
          <w:lang w:val="uk-UA"/>
        </w:rPr>
        <w:t xml:space="preserve"> машини </w:t>
      </w:r>
      <w:proofErr w:type="spellStart"/>
      <w:r w:rsidR="00430646" w:rsidRPr="00430646">
        <w:rPr>
          <w:rFonts w:ascii="Calibri" w:hAnsi="Calibri"/>
          <w:iCs/>
          <w:lang w:val="en-US"/>
        </w:rPr>
        <w:t>Blomax</w:t>
      </w:r>
      <w:proofErr w:type="spellEnd"/>
      <w:r w:rsidR="00430646" w:rsidRPr="00D86833">
        <w:rPr>
          <w:rFonts w:ascii="Calibri" w:hAnsi="Calibri"/>
          <w:iCs/>
          <w:lang w:val="uk-UA"/>
        </w:rPr>
        <w:t xml:space="preserve"> 14</w:t>
      </w:r>
      <w:r w:rsidR="00912B91" w:rsidRPr="00430646">
        <w:rPr>
          <w:rFonts w:ascii="Calibri" w:hAnsi="Calibri"/>
          <w:iCs/>
          <w:lang w:val="uk-UA"/>
        </w:rPr>
        <w:t>»</w:t>
      </w:r>
    </w:p>
    <w:p w14:paraId="17838256" w14:textId="77777777" w:rsidR="00F74B1B" w:rsidRPr="007343E1" w:rsidRDefault="00F74B1B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2B2BD238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4B2C71EE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031B8B29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52B65340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7A4904D" w14:textId="77777777" w:rsidR="00CC47BB" w:rsidRPr="00CC47BB" w:rsidRDefault="00CC47BB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F40A07B" w14:textId="77777777" w:rsidR="00CC47BB" w:rsidRPr="00CC47BB" w:rsidRDefault="00CC47BB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2D59659A" w14:textId="77777777" w:rsidR="00CC47BB" w:rsidRPr="00CC47BB" w:rsidRDefault="00CC47BB" w:rsidP="00CC47BB">
      <w:pPr>
        <w:pStyle w:val="Twordnormal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599B9365" w14:textId="77777777" w:rsidR="00CC47BB" w:rsidRPr="00CC47BB" w:rsidRDefault="00CC47BB" w:rsidP="00CC47BB">
      <w:pPr>
        <w:pStyle w:val="Twordnormal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40726A59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0066BE50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009FBEB6" w14:textId="77777777" w:rsidR="00B7725C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0B63EFB7" w14:textId="77777777" w:rsidR="007A2DC4" w:rsidRPr="00CC47BB" w:rsidRDefault="007A2DC4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13EFE5AF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754B2B16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5FC0D3E4" w14:textId="77777777" w:rsidR="0035312F" w:rsidRPr="00CC47BB" w:rsidRDefault="0035312F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038DB70F" w14:textId="77777777" w:rsidR="0035312F" w:rsidRPr="00CC47BB" w:rsidRDefault="0035312F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6EB47D22" w14:textId="74EF6F50" w:rsidR="00A01018" w:rsidRDefault="00EB1201" w:rsidP="00A01018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  <w:r w:rsidRPr="00CC47BB">
        <w:rPr>
          <w:rFonts w:ascii="Calibri" w:hAnsi="Calibri"/>
          <w:i w:val="0"/>
          <w:iCs/>
          <w:sz w:val="22"/>
          <w:szCs w:val="22"/>
          <w:lang w:val="uk-UA"/>
        </w:rPr>
        <w:t>м.</w:t>
      </w:r>
      <w:r w:rsidR="00175DC7">
        <w:rPr>
          <w:rFonts w:ascii="Calibri" w:hAnsi="Calibri"/>
          <w:i w:val="0"/>
          <w:iCs/>
          <w:sz w:val="22"/>
          <w:szCs w:val="22"/>
          <w:lang w:val="uk-UA"/>
        </w:rPr>
        <w:t xml:space="preserve"> Запоріжжя</w:t>
      </w:r>
      <w:r w:rsidR="00D86833">
        <w:rPr>
          <w:rFonts w:ascii="Calibri" w:hAnsi="Calibri"/>
          <w:i w:val="0"/>
          <w:iCs/>
          <w:sz w:val="22"/>
          <w:szCs w:val="22"/>
          <w:lang w:val="uk-UA"/>
        </w:rPr>
        <w:t xml:space="preserve"> </w:t>
      </w:r>
      <w:r w:rsidR="00175DC7">
        <w:rPr>
          <w:rFonts w:ascii="Calibri" w:hAnsi="Calibri"/>
          <w:i w:val="0"/>
          <w:iCs/>
          <w:sz w:val="22"/>
          <w:szCs w:val="22"/>
          <w:lang w:val="uk-UA"/>
        </w:rPr>
        <w:t>– 20</w:t>
      </w:r>
      <w:r w:rsidR="00A15748">
        <w:rPr>
          <w:rFonts w:ascii="Calibri" w:hAnsi="Calibri"/>
          <w:i w:val="0"/>
          <w:iCs/>
          <w:sz w:val="22"/>
          <w:szCs w:val="22"/>
          <w:lang w:val="uk-UA"/>
        </w:rPr>
        <w:t>20</w:t>
      </w:r>
      <w:bookmarkStart w:id="0" w:name="_GoBack"/>
      <w:bookmarkEnd w:id="0"/>
    </w:p>
    <w:p w14:paraId="1D317485" w14:textId="77777777" w:rsidR="007968F4" w:rsidRDefault="007968F4" w:rsidP="00A01018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0D4FCCD7" w14:textId="77777777" w:rsidR="007968F4" w:rsidRDefault="007968F4" w:rsidP="00A01018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49720243" w14:textId="77777777" w:rsidR="00912B91" w:rsidRDefault="00912B91" w:rsidP="00A01018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35CD99FC" w14:textId="77777777" w:rsidR="007E1147" w:rsidRDefault="00B7725C" w:rsidP="00E06468">
      <w:pPr>
        <w:pStyle w:val="af1"/>
        <w:numPr>
          <w:ilvl w:val="0"/>
          <w:numId w:val="20"/>
        </w:numPr>
        <w:jc w:val="center"/>
        <w:outlineLvl w:val="0"/>
        <w:rPr>
          <w:rStyle w:val="af0"/>
          <w:rFonts w:asciiTheme="minorHAnsi" w:eastAsia="Calibri" w:hAnsiTheme="minorHAnsi" w:cstheme="minorHAnsi"/>
          <w:sz w:val="22"/>
          <w:szCs w:val="22"/>
          <w:lang w:val="uk-UA"/>
        </w:rPr>
      </w:pPr>
      <w:r w:rsidRPr="00E06468">
        <w:rPr>
          <w:rStyle w:val="af0"/>
          <w:rFonts w:asciiTheme="minorHAnsi" w:eastAsia="Calibri" w:hAnsiTheme="minorHAnsi" w:cstheme="minorHAnsi"/>
          <w:sz w:val="22"/>
          <w:szCs w:val="22"/>
          <w:lang w:val="uk-UA"/>
        </w:rPr>
        <w:lastRenderedPageBreak/>
        <w:t>Загальні відомості</w:t>
      </w:r>
    </w:p>
    <w:p w14:paraId="55FDB725" w14:textId="77777777" w:rsidR="00735025" w:rsidRPr="00E06468" w:rsidRDefault="00B7725C" w:rsidP="00E06468">
      <w:pPr>
        <w:numPr>
          <w:ilvl w:val="1"/>
          <w:numId w:val="6"/>
        </w:numPr>
        <w:spacing w:line="276" w:lineRule="auto"/>
        <w:ind w:left="284" w:firstLine="0"/>
        <w:jc w:val="both"/>
        <w:outlineLvl w:val="0"/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</w:pPr>
      <w:r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Область застосуванн</w:t>
      </w:r>
      <w:r w:rsidR="00C455C6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я.</w:t>
      </w:r>
    </w:p>
    <w:p w14:paraId="0167D798" w14:textId="77777777" w:rsidR="00C455C6" w:rsidRPr="00E06468" w:rsidRDefault="0035312F" w:rsidP="00E06468">
      <w:pPr>
        <w:spacing w:line="276" w:lineRule="auto"/>
        <w:ind w:left="284"/>
        <w:jc w:val="both"/>
        <w:outlineLvl w:val="0"/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</w:pPr>
      <w:r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Дане</w:t>
      </w:r>
      <w:r w:rsidR="00175DC7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завдання містить початкові дані та</w:t>
      </w:r>
      <w:r w:rsidR="00B7725C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вимоги </w:t>
      </w:r>
      <w:r w:rsidR="00231B1C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до </w:t>
      </w:r>
      <w:r w:rsidR="00175DC7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оптимізації електроспоживання </w:t>
      </w:r>
      <w:r w:rsidR="00802373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нагрівально</w:t>
      </w:r>
      <w:r w:rsidR="00D86833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ї печі</w:t>
      </w:r>
      <w:r w:rsidR="00802373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видувної машини </w:t>
      </w:r>
      <w:proofErr w:type="spellStart"/>
      <w:r w:rsidR="00802373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en-US"/>
        </w:rPr>
        <w:t>Blomax</w:t>
      </w:r>
      <w:proofErr w:type="spellEnd"/>
      <w:r w:rsidR="00802373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14 </w:t>
      </w:r>
      <w:r w:rsidR="00802373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en-US"/>
        </w:rPr>
        <w:t>Series</w:t>
      </w:r>
      <w:r w:rsidR="00802373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3.</w:t>
      </w:r>
      <w:r w:rsidR="004022D0" w:rsidRPr="00E06468">
        <w:rPr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</w:t>
      </w:r>
    </w:p>
    <w:p w14:paraId="07C68AD5" w14:textId="77777777" w:rsidR="00C455C6" w:rsidRPr="00E06468" w:rsidRDefault="00B7725C" w:rsidP="00E06468">
      <w:pPr>
        <w:numPr>
          <w:ilvl w:val="1"/>
          <w:numId w:val="6"/>
        </w:numPr>
        <w:spacing w:line="276" w:lineRule="auto"/>
        <w:ind w:left="284" w:firstLine="0"/>
        <w:jc w:val="both"/>
        <w:outlineLvl w:val="0"/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</w:pPr>
      <w:r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Найменування та адреси підприємства </w:t>
      </w:r>
      <w:r w:rsidR="0035312F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–</w:t>
      </w:r>
      <w:r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</w:t>
      </w:r>
      <w:proofErr w:type="spellStart"/>
      <w:r w:rsidR="00A418CB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ПІДРЯДНИК</w:t>
      </w:r>
      <w:r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а</w:t>
      </w:r>
      <w:proofErr w:type="spellEnd"/>
      <w:r w:rsidR="0035312F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в</w:t>
      </w:r>
      <w:r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изначається за результатами вибору підрядної організації</w:t>
      </w:r>
      <w:r w:rsidR="00EB1201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на тендерній основі</w:t>
      </w:r>
      <w:r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.</w:t>
      </w:r>
    </w:p>
    <w:p w14:paraId="66C8D216" w14:textId="77777777" w:rsidR="00735025" w:rsidRPr="00E06468" w:rsidRDefault="00B7725C" w:rsidP="00E06468">
      <w:pPr>
        <w:numPr>
          <w:ilvl w:val="1"/>
          <w:numId w:val="6"/>
        </w:numPr>
        <w:spacing w:line="276" w:lineRule="auto"/>
        <w:ind w:left="284" w:firstLine="0"/>
        <w:jc w:val="both"/>
        <w:outlineLvl w:val="0"/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</w:pPr>
      <w:r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Найменування та адресу підприємства </w:t>
      </w:r>
      <w:r w:rsid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–</w:t>
      </w:r>
      <w:r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</w:t>
      </w:r>
      <w:r w:rsidR="0035312F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ЗАМОВНИК</w:t>
      </w:r>
      <w:r w:rsid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А - </w:t>
      </w:r>
      <w:r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Підприємство</w:t>
      </w:r>
      <w:r w:rsidR="0035312F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</w:t>
      </w:r>
      <w:r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-</w:t>
      </w:r>
      <w:r w:rsidR="0035312F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ЗАМОВНИК</w:t>
      </w:r>
      <w:r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: </w:t>
      </w:r>
      <w:r w:rsidR="009711E2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П</w:t>
      </w:r>
      <w:r w:rsidR="00FF2FAF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РИВАТНЕ</w:t>
      </w:r>
      <w:r w:rsidR="009711E2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АКЦІОНЕРНЕ ТОВАРИСТВО «КАРЛСБЕРГ УКРАЇНА»</w:t>
      </w:r>
      <w:r w:rsidR="0004012E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</w:t>
      </w:r>
      <w:r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УКРАЇНА</w:t>
      </w:r>
      <w:r w:rsidR="00CC47BB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,</w:t>
      </w:r>
      <w:r w:rsidR="00A16420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м. Запоріжжя</w:t>
      </w:r>
      <w:r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, вул. </w:t>
      </w:r>
      <w:r w:rsidR="0059741F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Василя Стуса</w:t>
      </w:r>
      <w:r w:rsidR="00A16420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6</w:t>
      </w:r>
    </w:p>
    <w:p w14:paraId="413090FD" w14:textId="77777777" w:rsidR="00896C8B" w:rsidRDefault="003754AC" w:rsidP="00E06468">
      <w:pPr>
        <w:numPr>
          <w:ilvl w:val="1"/>
          <w:numId w:val="6"/>
        </w:numPr>
        <w:spacing w:line="276" w:lineRule="auto"/>
        <w:ind w:left="284" w:firstLine="0"/>
        <w:jc w:val="both"/>
        <w:outlineLvl w:val="0"/>
        <w:rPr>
          <w:rFonts w:asciiTheme="minorHAnsi" w:hAnsiTheme="minorHAnsi" w:cstheme="minorHAnsi"/>
          <w:bCs/>
          <w:color w:val="222222"/>
          <w:sz w:val="22"/>
          <w:szCs w:val="22"/>
          <w:lang w:val="uk-UA"/>
        </w:rPr>
      </w:pPr>
      <w:r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Терміни постачання обладнання</w:t>
      </w:r>
      <w:r w:rsid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- </w:t>
      </w:r>
      <w:r w:rsidR="0035312F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Термін </w:t>
      </w:r>
      <w:r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постачання обладнання </w:t>
      </w:r>
      <w:r w:rsidR="0035312F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–</w:t>
      </w:r>
      <w:r w:rsidR="00B563AA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згідно</w:t>
      </w:r>
      <w:r w:rsidR="0035312F" w:rsidRPr="00E0646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</w:t>
      </w:r>
      <w:r w:rsidR="00B563AA" w:rsidRPr="00E06468">
        <w:rPr>
          <w:rFonts w:asciiTheme="minorHAnsi" w:hAnsiTheme="minorHAnsi" w:cstheme="minorHAnsi"/>
          <w:bCs/>
          <w:color w:val="222222"/>
          <w:sz w:val="22"/>
          <w:szCs w:val="22"/>
          <w:lang w:val="uk-UA"/>
        </w:rPr>
        <w:t>пункту відповідно укладеного договору.</w:t>
      </w:r>
    </w:p>
    <w:p w14:paraId="7D0C34CB" w14:textId="77777777" w:rsidR="00EF08F4" w:rsidRPr="00E06468" w:rsidRDefault="00EF08F4" w:rsidP="00E06468">
      <w:pPr>
        <w:ind w:left="1134"/>
        <w:outlineLvl w:val="0"/>
        <w:rPr>
          <w:rStyle w:val="longtext"/>
          <w:rFonts w:asciiTheme="minorHAnsi" w:hAnsiTheme="minorHAnsi" w:cstheme="minorHAnsi"/>
          <w:bCs/>
          <w:kern w:val="28"/>
          <w:sz w:val="22"/>
          <w:szCs w:val="22"/>
          <w:lang w:val="uk-UA" w:eastAsia="en-US"/>
        </w:rPr>
      </w:pPr>
    </w:p>
    <w:p w14:paraId="58523F9D" w14:textId="77777777" w:rsidR="00735025" w:rsidRDefault="00E06468" w:rsidP="00E06468">
      <w:pPr>
        <w:pStyle w:val="af1"/>
        <w:ind w:left="1494"/>
        <w:jc w:val="center"/>
        <w:outlineLvl w:val="0"/>
        <w:rPr>
          <w:rStyle w:val="af0"/>
          <w:rFonts w:asciiTheme="minorHAnsi" w:eastAsia="Calibri" w:hAnsiTheme="minorHAnsi" w:cstheme="minorHAnsi"/>
          <w:sz w:val="22"/>
          <w:szCs w:val="22"/>
          <w:lang w:val="uk-UA"/>
        </w:rPr>
      </w:pPr>
      <w:r>
        <w:rPr>
          <w:rStyle w:val="af0"/>
          <w:rFonts w:asciiTheme="minorHAnsi" w:eastAsia="Calibri" w:hAnsiTheme="minorHAnsi" w:cstheme="minorHAnsi"/>
          <w:sz w:val="22"/>
          <w:szCs w:val="22"/>
          <w:lang w:val="uk-UA"/>
        </w:rPr>
        <w:t xml:space="preserve">2. </w:t>
      </w:r>
      <w:r w:rsidR="00B7725C" w:rsidRPr="00E06468">
        <w:rPr>
          <w:rStyle w:val="af0"/>
          <w:rFonts w:asciiTheme="minorHAnsi" w:eastAsia="Calibri" w:hAnsiTheme="minorHAnsi" w:cstheme="minorHAnsi"/>
          <w:sz w:val="22"/>
          <w:szCs w:val="22"/>
          <w:lang w:val="uk-UA"/>
        </w:rPr>
        <w:t>Призначення і цілі</w:t>
      </w:r>
    </w:p>
    <w:p w14:paraId="77E742EB" w14:textId="7AAD41B8" w:rsidR="007F4758" w:rsidRPr="00BF37D8" w:rsidRDefault="00802373" w:rsidP="00BF37D8">
      <w:pPr>
        <w:numPr>
          <w:ilvl w:val="1"/>
          <w:numId w:val="7"/>
        </w:numPr>
        <w:ind w:left="284" w:firstLine="0"/>
        <w:outlineLvl w:val="0"/>
        <w:rPr>
          <w:rStyle w:val="longtext"/>
          <w:rFonts w:asciiTheme="minorHAnsi" w:hAnsiTheme="minorHAnsi" w:cstheme="minorHAnsi"/>
          <w:bCs/>
          <w:iCs/>
          <w:color w:val="222222"/>
          <w:sz w:val="22"/>
          <w:szCs w:val="22"/>
          <w:lang w:val="uk-UA"/>
        </w:rPr>
      </w:pPr>
      <w:r w:rsidRPr="00BF37D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Знизити споживання електричної енергії </w:t>
      </w:r>
      <w:r w:rsidR="00D86833" w:rsidRPr="00BF37D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нагрівальної печі</w:t>
      </w:r>
      <w:r w:rsidRPr="00BF37D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видувної машини </w:t>
      </w:r>
      <w:proofErr w:type="spellStart"/>
      <w:r w:rsidRPr="00BF37D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Blomax</w:t>
      </w:r>
      <w:proofErr w:type="spellEnd"/>
      <w:r w:rsidRPr="00BF37D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14 </w:t>
      </w:r>
      <w:r w:rsidR="00A6629C" w:rsidRPr="00BF37D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 xml:space="preserve"> на 20% </w:t>
      </w:r>
      <w:r w:rsidRPr="00BF37D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для скорочення витрат на виробництво продукції</w:t>
      </w:r>
      <w:r w:rsidR="00A6629C" w:rsidRPr="00BF37D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, та підвищення енергоефективності обладнання, та збільшити час використання витратних частин через подовження часу експлуатації ламп розжарювання</w:t>
      </w:r>
      <w:r w:rsidR="007E1147" w:rsidRPr="00BF37D8">
        <w:rPr>
          <w:rStyle w:val="longtext"/>
          <w:rFonts w:asciiTheme="minorHAnsi" w:hAnsiTheme="minorHAnsi" w:cstheme="minorHAnsi"/>
          <w:bCs/>
          <w:color w:val="222222"/>
          <w:sz w:val="22"/>
          <w:szCs w:val="22"/>
          <w:lang w:val="uk-UA"/>
        </w:rPr>
        <w:t>.</w:t>
      </w:r>
      <w:r w:rsidR="00B563AA" w:rsidRPr="00BF37D8">
        <w:rPr>
          <w:rFonts w:asciiTheme="minorHAnsi" w:hAnsiTheme="minorHAnsi" w:cstheme="minorHAnsi"/>
          <w:bCs/>
          <w:iCs/>
          <w:color w:val="222222"/>
          <w:sz w:val="22"/>
          <w:szCs w:val="22"/>
          <w:lang w:val="uk-UA"/>
        </w:rPr>
        <w:t xml:space="preserve"> </w:t>
      </w:r>
    </w:p>
    <w:p w14:paraId="76EA4846" w14:textId="77777777" w:rsidR="00735025" w:rsidRPr="00E06468" w:rsidRDefault="00E06468" w:rsidP="00E06468">
      <w:pPr>
        <w:pStyle w:val="af1"/>
        <w:ind w:left="1494"/>
        <w:jc w:val="center"/>
        <w:outlineLvl w:val="0"/>
        <w:rPr>
          <w:rStyle w:val="af0"/>
          <w:rFonts w:asciiTheme="minorHAnsi" w:eastAsia="Calibri" w:hAnsiTheme="minorHAnsi" w:cstheme="minorHAnsi"/>
          <w:sz w:val="22"/>
          <w:szCs w:val="22"/>
          <w:lang w:val="uk-UA"/>
        </w:rPr>
      </w:pPr>
      <w:r>
        <w:rPr>
          <w:rStyle w:val="af0"/>
          <w:rFonts w:asciiTheme="minorHAnsi" w:eastAsia="Calibri" w:hAnsiTheme="minorHAnsi" w:cstheme="minorHAnsi"/>
          <w:sz w:val="22"/>
          <w:szCs w:val="22"/>
          <w:lang w:val="uk-UA"/>
        </w:rPr>
        <w:t xml:space="preserve">3. </w:t>
      </w:r>
      <w:r w:rsidR="00A80A04" w:rsidRPr="00E06468">
        <w:rPr>
          <w:rStyle w:val="af0"/>
          <w:rFonts w:asciiTheme="minorHAnsi" w:eastAsia="Calibri" w:hAnsiTheme="minorHAnsi" w:cstheme="minorHAnsi"/>
          <w:sz w:val="22"/>
          <w:szCs w:val="22"/>
          <w:lang w:val="uk-UA"/>
        </w:rPr>
        <w:t>Початкові дані</w:t>
      </w:r>
    </w:p>
    <w:p w14:paraId="74D5B259" w14:textId="48CF27C8" w:rsidR="00A80A04" w:rsidRPr="00BF37D8" w:rsidRDefault="00A80A04" w:rsidP="006169A5">
      <w:pPr>
        <w:pStyle w:val="af1"/>
        <w:numPr>
          <w:ilvl w:val="1"/>
          <w:numId w:val="21"/>
        </w:numPr>
        <w:tabs>
          <w:tab w:val="left" w:pos="709"/>
        </w:tabs>
        <w:ind w:left="284" w:firstLine="0"/>
        <w:jc w:val="center"/>
        <w:outlineLvl w:val="0"/>
        <w:rPr>
          <w:rFonts w:asciiTheme="minorHAnsi" w:hAnsiTheme="minorHAnsi" w:cstheme="minorHAnsi"/>
          <w:lang w:val="uk-UA"/>
        </w:rPr>
      </w:pPr>
      <w:r w:rsidRPr="00BF37D8">
        <w:rPr>
          <w:rStyle w:val="af0"/>
          <w:rFonts w:asciiTheme="minorHAnsi" w:eastAsia="Calibri" w:hAnsiTheme="minorHAnsi" w:cstheme="minorHAnsi"/>
          <w:b w:val="0"/>
          <w:sz w:val="22"/>
          <w:szCs w:val="22"/>
          <w:lang w:val="uk-UA"/>
        </w:rPr>
        <w:t>Виробничі значенн</w:t>
      </w:r>
      <w:r w:rsidR="001B3000" w:rsidRPr="00BF37D8">
        <w:rPr>
          <w:rStyle w:val="af0"/>
          <w:rFonts w:asciiTheme="minorHAnsi" w:eastAsia="Calibri" w:hAnsiTheme="minorHAnsi" w:cstheme="minorHAnsi"/>
          <w:b w:val="0"/>
          <w:sz w:val="22"/>
          <w:szCs w:val="22"/>
          <w:lang w:val="uk-UA"/>
        </w:rPr>
        <w:t xml:space="preserve">я </w:t>
      </w:r>
      <w:r w:rsidRPr="00BF37D8">
        <w:rPr>
          <w:rStyle w:val="af0"/>
          <w:rFonts w:asciiTheme="minorHAnsi" w:eastAsia="Calibri" w:hAnsiTheme="minorHAnsi" w:cstheme="minorHAnsi"/>
          <w:b w:val="0"/>
          <w:sz w:val="22"/>
          <w:szCs w:val="22"/>
          <w:lang w:val="uk-UA"/>
        </w:rPr>
        <w:t xml:space="preserve"> нагрівальної печі видувної машини KHS </w:t>
      </w:r>
      <w:proofErr w:type="spellStart"/>
      <w:r w:rsidRPr="00BF37D8">
        <w:rPr>
          <w:rStyle w:val="af0"/>
          <w:rFonts w:asciiTheme="minorHAnsi" w:eastAsia="Calibri" w:hAnsiTheme="minorHAnsi" w:cstheme="minorHAnsi"/>
          <w:b w:val="0"/>
          <w:sz w:val="22"/>
          <w:szCs w:val="22"/>
          <w:lang w:val="uk-UA"/>
        </w:rPr>
        <w:t>Blomax</w:t>
      </w:r>
      <w:proofErr w:type="spellEnd"/>
      <w:r w:rsidRPr="00BF37D8">
        <w:rPr>
          <w:rStyle w:val="af0"/>
          <w:rFonts w:asciiTheme="minorHAnsi" w:eastAsia="Calibri" w:hAnsiTheme="minorHAnsi" w:cstheme="minorHAnsi"/>
          <w:b w:val="0"/>
          <w:sz w:val="22"/>
          <w:szCs w:val="22"/>
          <w:lang w:val="uk-UA"/>
        </w:rPr>
        <w:t xml:space="preserve"> 14 </w:t>
      </w:r>
      <w:proofErr w:type="spellStart"/>
      <w:r w:rsidRPr="00BF37D8">
        <w:rPr>
          <w:rStyle w:val="af0"/>
          <w:rFonts w:asciiTheme="minorHAnsi" w:eastAsia="Calibri" w:hAnsiTheme="minorHAnsi" w:cstheme="minorHAnsi"/>
          <w:b w:val="0"/>
          <w:sz w:val="22"/>
          <w:szCs w:val="22"/>
          <w:lang w:val="uk-UA"/>
        </w:rPr>
        <w:t>Series</w:t>
      </w:r>
      <w:proofErr w:type="spellEnd"/>
      <w:r w:rsidRPr="00BF37D8">
        <w:rPr>
          <w:rStyle w:val="af0"/>
          <w:rFonts w:asciiTheme="minorHAnsi" w:eastAsia="Calibri" w:hAnsiTheme="minorHAnsi" w:cstheme="minorHAnsi"/>
          <w:b w:val="0"/>
          <w:sz w:val="22"/>
          <w:szCs w:val="22"/>
          <w:lang w:val="uk-UA"/>
        </w:rPr>
        <w:t xml:space="preserve"> 3 розташовані в Таблиці 1</w:t>
      </w:r>
      <w:r w:rsidRPr="00BF37D8">
        <w:rPr>
          <w:rFonts w:asciiTheme="minorHAnsi" w:hAnsiTheme="minorHAnsi" w:cstheme="minorHAnsi"/>
          <w:lang w:val="uk-UA"/>
        </w:rPr>
        <w:t xml:space="preserve">                                                                                                                Таблиця 1.</w:t>
      </w:r>
    </w:p>
    <w:tbl>
      <w:tblPr>
        <w:tblW w:w="0" w:type="auto"/>
        <w:tblInd w:w="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4"/>
        <w:gridCol w:w="1884"/>
        <w:gridCol w:w="1985"/>
        <w:gridCol w:w="2146"/>
      </w:tblGrid>
      <w:tr w:rsidR="00A80A04" w:rsidRPr="00E06468" w14:paraId="2070EAA5" w14:textId="77777777" w:rsidTr="00A80A04">
        <w:trPr>
          <w:trHeight w:val="244"/>
        </w:trPr>
        <w:tc>
          <w:tcPr>
            <w:tcW w:w="2354" w:type="dxa"/>
            <w:shd w:val="clear" w:color="auto" w:fill="D9D9D9" w:themeFill="background1" w:themeFillShade="D9"/>
          </w:tcPr>
          <w:p w14:paraId="4527ECFA" w14:textId="77777777" w:rsidR="00A80A04" w:rsidRPr="00BF37D8" w:rsidRDefault="00A80A04" w:rsidP="00E06468">
            <w:pPr>
              <w:rPr>
                <w:rFonts w:asciiTheme="minorHAnsi" w:hAnsiTheme="minorHAnsi" w:cstheme="minorHAnsi"/>
                <w:sz w:val="22"/>
                <w:szCs w:val="22"/>
                <w:lang w:val="uk-UA"/>
              </w:rPr>
            </w:pPr>
          </w:p>
        </w:tc>
        <w:tc>
          <w:tcPr>
            <w:tcW w:w="1884" w:type="dxa"/>
            <w:shd w:val="clear" w:color="auto" w:fill="D9D9D9" w:themeFill="background1" w:themeFillShade="D9"/>
          </w:tcPr>
          <w:p w14:paraId="27BB1B59" w14:textId="77777777" w:rsidR="00A80A04" w:rsidRPr="00E06468" w:rsidRDefault="00A80A04" w:rsidP="00E064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Формат 1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014E7B8" w14:textId="77777777" w:rsidR="00A80A04" w:rsidRPr="00E06468" w:rsidRDefault="00A80A04" w:rsidP="00E064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Формат 2</w:t>
            </w:r>
          </w:p>
        </w:tc>
        <w:tc>
          <w:tcPr>
            <w:tcW w:w="2146" w:type="dxa"/>
            <w:shd w:val="clear" w:color="auto" w:fill="D9D9D9" w:themeFill="background1" w:themeFillShade="D9"/>
          </w:tcPr>
          <w:p w14:paraId="4D0A5522" w14:textId="77777777" w:rsidR="00A80A04" w:rsidRPr="00E06468" w:rsidRDefault="00A80A04" w:rsidP="00E064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Формат 3</w:t>
            </w:r>
          </w:p>
        </w:tc>
      </w:tr>
      <w:tr w:rsidR="001B3000" w:rsidRPr="00E06468" w14:paraId="424022F5" w14:textId="77777777" w:rsidTr="00A80A04">
        <w:trPr>
          <w:trHeight w:val="222"/>
        </w:trPr>
        <w:tc>
          <w:tcPr>
            <w:tcW w:w="2354" w:type="dxa"/>
          </w:tcPr>
          <w:p w14:paraId="26E687FF" w14:textId="77777777" w:rsidR="00A80A04" w:rsidRPr="00E06468" w:rsidRDefault="00A80A04" w:rsidP="00E064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 xml:space="preserve">Формат </w:t>
            </w:r>
            <w:proofErr w:type="spellStart"/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пляшки</w:t>
            </w:r>
            <w:proofErr w:type="spellEnd"/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(л)</w:t>
            </w:r>
          </w:p>
        </w:tc>
        <w:tc>
          <w:tcPr>
            <w:tcW w:w="1884" w:type="dxa"/>
          </w:tcPr>
          <w:p w14:paraId="74FC031F" w14:textId="77777777" w:rsidR="00A80A04" w:rsidRPr="00E06468" w:rsidRDefault="00A80A04" w:rsidP="00E064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0310B307" w14:textId="77777777" w:rsidR="00A80A04" w:rsidRPr="00E06468" w:rsidRDefault="00A80A04" w:rsidP="00E064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1,25</w:t>
            </w:r>
          </w:p>
        </w:tc>
        <w:tc>
          <w:tcPr>
            <w:tcW w:w="2146" w:type="dxa"/>
          </w:tcPr>
          <w:p w14:paraId="32B0C346" w14:textId="77777777" w:rsidR="00A80A04" w:rsidRPr="00E06468" w:rsidRDefault="00A80A04" w:rsidP="00E064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2,5</w:t>
            </w:r>
          </w:p>
        </w:tc>
      </w:tr>
      <w:tr w:rsidR="001B3000" w:rsidRPr="00E06468" w14:paraId="0B38465F" w14:textId="77777777" w:rsidTr="00A80A04">
        <w:trPr>
          <w:trHeight w:val="144"/>
        </w:trPr>
        <w:tc>
          <w:tcPr>
            <w:tcW w:w="2354" w:type="dxa"/>
          </w:tcPr>
          <w:p w14:paraId="3189E945" w14:textId="77777777" w:rsidR="00A80A04" w:rsidRPr="00E06468" w:rsidRDefault="00A80A04" w:rsidP="00E064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 xml:space="preserve">Вага </w:t>
            </w:r>
            <w:proofErr w:type="spellStart"/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преформи</w:t>
            </w:r>
            <w:proofErr w:type="spellEnd"/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(г)</w:t>
            </w:r>
          </w:p>
        </w:tc>
        <w:tc>
          <w:tcPr>
            <w:tcW w:w="1884" w:type="dxa"/>
          </w:tcPr>
          <w:p w14:paraId="12C6D4DC" w14:textId="77777777" w:rsidR="00A80A04" w:rsidRPr="00E06468" w:rsidRDefault="00A80A04" w:rsidP="00E064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42,55</w:t>
            </w:r>
          </w:p>
        </w:tc>
        <w:tc>
          <w:tcPr>
            <w:tcW w:w="1985" w:type="dxa"/>
          </w:tcPr>
          <w:p w14:paraId="70E0B8C3" w14:textId="77777777" w:rsidR="00A80A04" w:rsidRPr="00E06468" w:rsidRDefault="00A80A04" w:rsidP="00E064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33,85</w:t>
            </w:r>
          </w:p>
        </w:tc>
        <w:tc>
          <w:tcPr>
            <w:tcW w:w="2146" w:type="dxa"/>
          </w:tcPr>
          <w:p w14:paraId="781CFD8F" w14:textId="77777777" w:rsidR="00A80A04" w:rsidRPr="00E06468" w:rsidRDefault="00A80A04" w:rsidP="00E064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49,52</w:t>
            </w:r>
          </w:p>
        </w:tc>
      </w:tr>
      <w:tr w:rsidR="001B3000" w:rsidRPr="00E06468" w14:paraId="712D946F" w14:textId="77777777" w:rsidTr="00A80A04">
        <w:trPr>
          <w:trHeight w:val="222"/>
        </w:trPr>
        <w:tc>
          <w:tcPr>
            <w:tcW w:w="2354" w:type="dxa"/>
          </w:tcPr>
          <w:p w14:paraId="08F061E3" w14:textId="77777777" w:rsidR="00A80A04" w:rsidRPr="00E06468" w:rsidRDefault="00A80A04" w:rsidP="00E064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Продуктивн</w:t>
            </w:r>
            <w:proofErr w:type="spellEnd"/>
            <w:r w:rsidRPr="00E06468">
              <w:rPr>
                <w:rFonts w:asciiTheme="minorHAnsi" w:hAnsiTheme="minorHAnsi" w:cstheme="minorHAnsi"/>
                <w:sz w:val="22"/>
                <w:szCs w:val="22"/>
                <w:lang w:val="uk-UA"/>
              </w:rPr>
              <w:t>і</w:t>
            </w:r>
            <w:proofErr w:type="spellStart"/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сть</w:t>
            </w:r>
            <w:proofErr w:type="spellEnd"/>
            <w:r w:rsidRPr="00E06468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пляшка</w:t>
            </w:r>
            <w:proofErr w:type="spellEnd"/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чгод</w:t>
            </w:r>
            <w:proofErr w:type="spellEnd"/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84" w:type="dxa"/>
          </w:tcPr>
          <w:p w14:paraId="08E7FDDC" w14:textId="77777777" w:rsidR="00A80A04" w:rsidRPr="00E06468" w:rsidRDefault="00A80A04" w:rsidP="00E064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15000</w:t>
            </w:r>
          </w:p>
        </w:tc>
        <w:tc>
          <w:tcPr>
            <w:tcW w:w="1985" w:type="dxa"/>
          </w:tcPr>
          <w:p w14:paraId="4702A3D5" w14:textId="77777777" w:rsidR="00A80A04" w:rsidRPr="00E06468" w:rsidRDefault="00A80A04" w:rsidP="00E064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22140</w:t>
            </w:r>
          </w:p>
        </w:tc>
        <w:tc>
          <w:tcPr>
            <w:tcW w:w="2146" w:type="dxa"/>
          </w:tcPr>
          <w:p w14:paraId="4B540416" w14:textId="77777777" w:rsidR="00A80A04" w:rsidRPr="00E06468" w:rsidRDefault="00A80A04" w:rsidP="00E064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15000</w:t>
            </w:r>
          </w:p>
        </w:tc>
      </w:tr>
      <w:tr w:rsidR="001B3000" w:rsidRPr="00E06468" w14:paraId="5D6E043A" w14:textId="77777777" w:rsidTr="00A80A04">
        <w:trPr>
          <w:trHeight w:val="217"/>
        </w:trPr>
        <w:tc>
          <w:tcPr>
            <w:tcW w:w="2354" w:type="dxa"/>
          </w:tcPr>
          <w:p w14:paraId="7CA45B5C" w14:textId="77777777" w:rsidR="00A80A04" w:rsidRPr="00E06468" w:rsidRDefault="001B3000" w:rsidP="00E064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К</w:t>
            </w:r>
            <w:proofErr w:type="spellStart"/>
            <w:r w:rsidRPr="00E06468">
              <w:rPr>
                <w:rFonts w:asciiTheme="minorHAnsi" w:hAnsiTheme="minorHAnsi" w:cstheme="minorHAnsi"/>
                <w:sz w:val="22"/>
                <w:szCs w:val="22"/>
                <w:lang w:val="uk-UA"/>
              </w:rPr>
              <w:t>ількість</w:t>
            </w:r>
            <w:proofErr w:type="spellEnd"/>
            <w:r w:rsidRPr="00E0646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ро</w:t>
            </w:r>
            <w:r w:rsidR="00A80A04" w:rsidRPr="00E06468">
              <w:rPr>
                <w:rFonts w:asciiTheme="minorHAnsi" w:hAnsiTheme="minorHAnsi" w:cstheme="minorHAnsi"/>
                <w:sz w:val="22"/>
                <w:szCs w:val="22"/>
              </w:rPr>
              <w:t>бочих</w:t>
            </w:r>
            <w:proofErr w:type="spellEnd"/>
            <w:r w:rsidR="00A80A04" w:rsidRPr="00E06468">
              <w:rPr>
                <w:rFonts w:asciiTheme="minorHAnsi" w:hAnsiTheme="minorHAnsi" w:cstheme="minorHAnsi"/>
                <w:sz w:val="22"/>
                <w:szCs w:val="22"/>
              </w:rPr>
              <w:t xml:space="preserve"> годин у </w:t>
            </w:r>
            <w:proofErr w:type="spellStart"/>
            <w:r w:rsidR="00A80A04" w:rsidRPr="00E06468">
              <w:rPr>
                <w:rFonts w:asciiTheme="minorHAnsi" w:hAnsiTheme="minorHAnsi" w:cstheme="minorHAnsi"/>
                <w:sz w:val="22"/>
                <w:szCs w:val="22"/>
              </w:rPr>
              <w:t>рік</w:t>
            </w:r>
            <w:proofErr w:type="spellEnd"/>
          </w:p>
        </w:tc>
        <w:tc>
          <w:tcPr>
            <w:tcW w:w="1884" w:type="dxa"/>
          </w:tcPr>
          <w:p w14:paraId="4851CE22" w14:textId="77777777" w:rsidR="00A80A04" w:rsidRPr="00E06468" w:rsidRDefault="00A80A04" w:rsidP="00E064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1612</w:t>
            </w:r>
          </w:p>
        </w:tc>
        <w:tc>
          <w:tcPr>
            <w:tcW w:w="1985" w:type="dxa"/>
          </w:tcPr>
          <w:p w14:paraId="055DD5FB" w14:textId="77777777" w:rsidR="00A80A04" w:rsidRPr="00E06468" w:rsidRDefault="00A80A04" w:rsidP="00E064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1070</w:t>
            </w:r>
          </w:p>
        </w:tc>
        <w:tc>
          <w:tcPr>
            <w:tcW w:w="2146" w:type="dxa"/>
          </w:tcPr>
          <w:p w14:paraId="7BE6B9AC" w14:textId="77777777" w:rsidR="00A80A04" w:rsidRPr="00E06468" w:rsidRDefault="00A80A04" w:rsidP="00E064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2472</w:t>
            </w:r>
          </w:p>
        </w:tc>
      </w:tr>
      <w:tr w:rsidR="001B3000" w:rsidRPr="00E06468" w14:paraId="26CDD9A6" w14:textId="77777777" w:rsidTr="00A80A04">
        <w:trPr>
          <w:trHeight w:val="620"/>
        </w:trPr>
        <w:tc>
          <w:tcPr>
            <w:tcW w:w="2354" w:type="dxa"/>
          </w:tcPr>
          <w:p w14:paraId="60A511F0" w14:textId="77777777" w:rsidR="00A80A04" w:rsidRPr="00E06468" w:rsidRDefault="00A80A04" w:rsidP="00E064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Електро</w:t>
            </w:r>
            <w:r w:rsidRPr="00E06468">
              <w:rPr>
                <w:rFonts w:asciiTheme="minorHAnsi" w:hAnsiTheme="minorHAnsi" w:cstheme="minorHAnsi"/>
                <w:sz w:val="22"/>
                <w:szCs w:val="22"/>
                <w:lang w:val="uk-UA"/>
              </w:rPr>
              <w:t>споживання</w:t>
            </w:r>
            <w:r w:rsidR="001B3000" w:rsidRPr="00E06468">
              <w:rPr>
                <w:rFonts w:asciiTheme="minorHAnsi" w:hAnsiTheme="minorHAnsi" w:cstheme="minorHAnsi"/>
                <w:sz w:val="22"/>
                <w:szCs w:val="22"/>
              </w:rPr>
              <w:t xml:space="preserve"> у год</w:t>
            </w:r>
            <w:proofErr w:type="spellStart"/>
            <w:r w:rsidR="001B3000" w:rsidRPr="00E06468">
              <w:rPr>
                <w:rFonts w:asciiTheme="minorHAnsi" w:hAnsiTheme="minorHAnsi" w:cstheme="minorHAnsi"/>
                <w:sz w:val="22"/>
                <w:szCs w:val="22"/>
                <w:lang w:val="uk-UA"/>
              </w:rPr>
              <w:t>ину</w:t>
            </w:r>
            <w:proofErr w:type="spellEnd"/>
            <w:r w:rsidR="001B3000" w:rsidRPr="00E06468">
              <w:rPr>
                <w:rFonts w:asciiTheme="minorHAnsi" w:hAnsiTheme="minorHAnsi" w:cstheme="minorHAnsi"/>
                <w:sz w:val="22"/>
                <w:szCs w:val="22"/>
              </w:rPr>
              <w:t>(кВт*год</w:t>
            </w: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84" w:type="dxa"/>
          </w:tcPr>
          <w:p w14:paraId="37AE2178" w14:textId="77777777" w:rsidR="00A80A04" w:rsidRPr="00E06468" w:rsidRDefault="00A80A04" w:rsidP="00E064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94</w:t>
            </w:r>
          </w:p>
        </w:tc>
        <w:tc>
          <w:tcPr>
            <w:tcW w:w="1985" w:type="dxa"/>
          </w:tcPr>
          <w:p w14:paraId="2E46C70C" w14:textId="77777777" w:rsidR="00A80A04" w:rsidRPr="00E06468" w:rsidRDefault="00A80A04" w:rsidP="00E064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92</w:t>
            </w:r>
          </w:p>
        </w:tc>
        <w:tc>
          <w:tcPr>
            <w:tcW w:w="2146" w:type="dxa"/>
          </w:tcPr>
          <w:p w14:paraId="6C4ED1A7" w14:textId="77777777" w:rsidR="00A80A04" w:rsidRPr="00E06468" w:rsidRDefault="00A80A04" w:rsidP="00E064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97</w:t>
            </w:r>
          </w:p>
        </w:tc>
      </w:tr>
      <w:tr w:rsidR="00E06468" w:rsidRPr="00E06468" w14:paraId="7481DC91" w14:textId="77777777" w:rsidTr="00A80A04">
        <w:trPr>
          <w:trHeight w:val="255"/>
        </w:trPr>
        <w:tc>
          <w:tcPr>
            <w:tcW w:w="2354" w:type="dxa"/>
          </w:tcPr>
          <w:p w14:paraId="42237106" w14:textId="77777777" w:rsidR="00A80A04" w:rsidRPr="00E06468" w:rsidRDefault="001B3000" w:rsidP="00E06468">
            <w:pPr>
              <w:spacing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Е</w:t>
            </w:r>
            <w:r w:rsidR="00A80A04" w:rsidRPr="00E06468">
              <w:rPr>
                <w:rFonts w:asciiTheme="minorHAnsi" w:hAnsiTheme="minorHAnsi" w:cstheme="minorHAnsi"/>
                <w:sz w:val="22"/>
                <w:szCs w:val="22"/>
              </w:rPr>
              <w:t>лектро</w:t>
            </w:r>
            <w:proofErr w:type="spellEnd"/>
            <w:r w:rsidRPr="00E06468">
              <w:rPr>
                <w:rFonts w:asciiTheme="minorHAnsi" w:hAnsiTheme="minorHAnsi" w:cstheme="minorHAnsi"/>
                <w:sz w:val="22"/>
                <w:szCs w:val="22"/>
                <w:lang w:val="uk-UA"/>
              </w:rPr>
              <w:t>с</w:t>
            </w:r>
            <w:r w:rsidR="00A80A04" w:rsidRPr="00E06468">
              <w:rPr>
                <w:rFonts w:asciiTheme="minorHAnsi" w:hAnsiTheme="minorHAnsi" w:cstheme="minorHAnsi"/>
                <w:sz w:val="22"/>
                <w:szCs w:val="22"/>
              </w:rPr>
              <w:t>по</w:t>
            </w:r>
            <w:proofErr w:type="spellStart"/>
            <w:r w:rsidRPr="00E06468">
              <w:rPr>
                <w:rFonts w:asciiTheme="minorHAnsi" w:hAnsiTheme="minorHAnsi" w:cstheme="minorHAnsi"/>
                <w:sz w:val="22"/>
                <w:szCs w:val="22"/>
                <w:lang w:val="uk-UA"/>
              </w:rPr>
              <w:t>живання</w:t>
            </w:r>
            <w:proofErr w:type="spellEnd"/>
            <w:r w:rsidRPr="00E06468">
              <w:rPr>
                <w:rFonts w:asciiTheme="minorHAnsi" w:hAnsiTheme="minorHAnsi" w:cstheme="minorHAnsi"/>
                <w:sz w:val="22"/>
                <w:szCs w:val="22"/>
              </w:rPr>
              <w:t xml:space="preserve"> у </w:t>
            </w:r>
            <w:proofErr w:type="spellStart"/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рік</w:t>
            </w:r>
            <w:proofErr w:type="spellEnd"/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(кВт*год</w:t>
            </w:r>
            <w:r w:rsidR="00A80A04" w:rsidRPr="00E06468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84" w:type="dxa"/>
          </w:tcPr>
          <w:p w14:paraId="64B3C41A" w14:textId="77777777" w:rsidR="00A80A04" w:rsidRPr="00E06468" w:rsidRDefault="00A80A04" w:rsidP="00E06468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151528</w:t>
            </w:r>
          </w:p>
        </w:tc>
        <w:tc>
          <w:tcPr>
            <w:tcW w:w="1985" w:type="dxa"/>
          </w:tcPr>
          <w:p w14:paraId="5F76F9E0" w14:textId="77777777" w:rsidR="00A80A04" w:rsidRPr="00E06468" w:rsidRDefault="00A80A04" w:rsidP="00E06468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98440</w:t>
            </w:r>
          </w:p>
        </w:tc>
        <w:tc>
          <w:tcPr>
            <w:tcW w:w="2146" w:type="dxa"/>
          </w:tcPr>
          <w:p w14:paraId="725CFDCF" w14:textId="77777777" w:rsidR="00A80A04" w:rsidRPr="00E06468" w:rsidRDefault="00A80A04" w:rsidP="00E06468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6468">
              <w:rPr>
                <w:rFonts w:asciiTheme="minorHAnsi" w:hAnsiTheme="minorHAnsi" w:cstheme="minorHAnsi"/>
                <w:sz w:val="22"/>
                <w:szCs w:val="22"/>
              </w:rPr>
              <w:t>239784</w:t>
            </w:r>
          </w:p>
        </w:tc>
      </w:tr>
    </w:tbl>
    <w:p w14:paraId="34F795F2" w14:textId="77777777" w:rsidR="00A80A04" w:rsidRPr="00E06468" w:rsidRDefault="00A80A04" w:rsidP="00E06468">
      <w:pPr>
        <w:rPr>
          <w:rFonts w:asciiTheme="minorHAnsi" w:hAnsiTheme="minorHAnsi" w:cstheme="minorHAnsi"/>
          <w:sz w:val="22"/>
          <w:szCs w:val="22"/>
        </w:rPr>
      </w:pPr>
    </w:p>
    <w:p w14:paraId="75BDE20F" w14:textId="77777777" w:rsidR="00C03D71" w:rsidRDefault="00C03D71" w:rsidP="0065776A">
      <w:pPr>
        <w:pStyle w:val="1"/>
        <w:ind w:left="708"/>
        <w:jc w:val="center"/>
        <w:rPr>
          <w:rFonts w:asciiTheme="minorHAnsi" w:hAnsiTheme="minorHAnsi" w:cstheme="minorHAnsi"/>
          <w:bCs/>
          <w:sz w:val="22"/>
          <w:szCs w:val="22"/>
          <w:lang w:val="uk-UA"/>
        </w:rPr>
      </w:pPr>
      <w:r w:rsidRPr="0065776A">
        <w:rPr>
          <w:rFonts w:asciiTheme="minorHAnsi" w:hAnsiTheme="minorHAnsi" w:cstheme="minorHAnsi"/>
          <w:bCs/>
          <w:sz w:val="22"/>
          <w:szCs w:val="22"/>
          <w:lang w:val="uk-UA"/>
        </w:rPr>
        <w:t>4.</w:t>
      </w:r>
      <w:r w:rsidRPr="00E06468">
        <w:rPr>
          <w:rFonts w:asciiTheme="minorHAnsi" w:hAnsiTheme="minorHAnsi" w:cstheme="minorHAnsi"/>
          <w:b w:val="0"/>
          <w:bCs/>
          <w:sz w:val="22"/>
          <w:szCs w:val="22"/>
          <w:lang w:val="uk-UA"/>
        </w:rPr>
        <w:t xml:space="preserve"> </w:t>
      </w:r>
      <w:r w:rsidRPr="00E06468">
        <w:rPr>
          <w:rFonts w:asciiTheme="minorHAnsi" w:hAnsiTheme="minorHAnsi" w:cstheme="minorHAnsi"/>
          <w:bCs/>
          <w:sz w:val="22"/>
          <w:szCs w:val="22"/>
          <w:lang w:val="uk-UA"/>
        </w:rPr>
        <w:t xml:space="preserve">Порядок </w:t>
      </w:r>
      <w:r w:rsidR="00586CF4" w:rsidRPr="00E06468">
        <w:rPr>
          <w:rFonts w:asciiTheme="minorHAnsi" w:hAnsiTheme="minorHAnsi" w:cstheme="minorHAnsi"/>
          <w:bCs/>
          <w:sz w:val="22"/>
          <w:szCs w:val="22"/>
          <w:lang w:val="uk-UA"/>
        </w:rPr>
        <w:t>виконання</w:t>
      </w:r>
    </w:p>
    <w:p w14:paraId="6F7675F7" w14:textId="77777777" w:rsidR="00851787" w:rsidRPr="00E06468" w:rsidRDefault="00851787" w:rsidP="00E06468">
      <w:pPr>
        <w:ind w:left="1134"/>
        <w:outlineLvl w:val="0"/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</w:pPr>
    </w:p>
    <w:p w14:paraId="2E9883F6" w14:textId="77777777" w:rsidR="003754AC" w:rsidRPr="00E06468" w:rsidRDefault="0065776A" w:rsidP="0065776A">
      <w:pPr>
        <w:ind w:left="284"/>
        <w:outlineLvl w:val="0"/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</w:pPr>
      <w:r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 xml:space="preserve">4.1 </w:t>
      </w:r>
      <w:r w:rsidR="00851787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 xml:space="preserve">Підрядник </w:t>
      </w:r>
      <w:proofErr w:type="spellStart"/>
      <w:r w:rsidR="00851787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>забов</w:t>
      </w:r>
      <w:proofErr w:type="spellEnd"/>
      <w:r w:rsidR="00851787" w:rsidRPr="00E06468">
        <w:rPr>
          <w:rStyle w:val="af0"/>
          <w:rFonts w:asciiTheme="minorHAnsi" w:hAnsiTheme="minorHAnsi" w:cstheme="minorHAnsi"/>
          <w:b w:val="0"/>
          <w:sz w:val="22"/>
          <w:szCs w:val="22"/>
          <w:lang w:eastAsia="en-US"/>
        </w:rPr>
        <w:t>’</w:t>
      </w:r>
      <w:proofErr w:type="spellStart"/>
      <w:r w:rsidR="00851787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>язується</w:t>
      </w:r>
      <w:proofErr w:type="spellEnd"/>
      <w:r w:rsidR="00851787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 xml:space="preserve"> провести замір електроспоживання нагр</w:t>
      </w:r>
      <w:r w:rsidR="00D86833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>івальної печі</w:t>
      </w:r>
      <w:r w:rsidR="00851787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 xml:space="preserve"> видувної машини </w:t>
      </w:r>
      <w:r w:rsidR="007E4C11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>на одному з форматів протягом 2 годин до початку проведення монтажних робіт, та скласти з представниками ЗАМОВНИКА</w:t>
      </w:r>
      <w:r w:rsidR="00851787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 xml:space="preserve"> </w:t>
      </w:r>
      <w:r w:rsidR="007E4C11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>протокол іспиту.</w:t>
      </w:r>
      <w:r w:rsidR="00C03D71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 xml:space="preserve">   </w:t>
      </w:r>
    </w:p>
    <w:p w14:paraId="2C0B3854" w14:textId="77777777" w:rsidR="00C03D71" w:rsidRPr="00E06468" w:rsidRDefault="0065776A" w:rsidP="0065776A">
      <w:pPr>
        <w:ind w:left="284"/>
        <w:jc w:val="both"/>
        <w:outlineLvl w:val="0"/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</w:pPr>
      <w:r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>4.2</w:t>
      </w:r>
      <w:r w:rsidR="00586CF4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 xml:space="preserve">  Підрядник </w:t>
      </w:r>
      <w:proofErr w:type="spellStart"/>
      <w:r w:rsidR="00586CF4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>забов’язується</w:t>
      </w:r>
      <w:proofErr w:type="spellEnd"/>
      <w:r w:rsidR="00586CF4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 xml:space="preserve"> виконати </w:t>
      </w:r>
      <w:r w:rsidR="001B3000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 xml:space="preserve">роботи </w:t>
      </w:r>
      <w:r w:rsidR="00851787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 xml:space="preserve">з монтажу обладнання та пусконалагоджувальні роботи </w:t>
      </w:r>
      <w:r w:rsidR="001B3000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>за 1 робочий день</w:t>
      </w:r>
      <w:r w:rsidR="00851787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>.</w:t>
      </w:r>
    </w:p>
    <w:p w14:paraId="457CBEB0" w14:textId="77777777" w:rsidR="007E4C11" w:rsidRPr="00E06468" w:rsidRDefault="0065776A" w:rsidP="0065776A">
      <w:pPr>
        <w:ind w:left="284"/>
        <w:jc w:val="both"/>
        <w:outlineLvl w:val="0"/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</w:pPr>
      <w:r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 xml:space="preserve">4.3 </w:t>
      </w:r>
      <w:r w:rsidR="007E4C11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 xml:space="preserve">Підрядник </w:t>
      </w:r>
      <w:proofErr w:type="spellStart"/>
      <w:r w:rsidR="007E4C11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>забов’язується</w:t>
      </w:r>
      <w:proofErr w:type="spellEnd"/>
      <w:r w:rsidR="007E4C11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 xml:space="preserve"> провести замір електроспоживання нагрівальної </w:t>
      </w:r>
      <w:proofErr w:type="spellStart"/>
      <w:r w:rsidR="007E4C11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>печи</w:t>
      </w:r>
      <w:proofErr w:type="spellEnd"/>
      <w:r w:rsidR="007E4C11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 xml:space="preserve"> видувної машини</w:t>
      </w:r>
      <w:r w:rsidR="00D86833" w:rsidRPr="00D86833">
        <w:t xml:space="preserve"> </w:t>
      </w:r>
      <w:r w:rsidR="00D86833" w:rsidRPr="00D86833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>протягом 2 годин</w:t>
      </w:r>
      <w:r w:rsidR="007E4C11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 xml:space="preserve"> на початковому форматі після встановлення енергоефективного обладнання</w:t>
      </w:r>
      <w:r w:rsidR="007E4C11" w:rsidRPr="00E06468">
        <w:rPr>
          <w:rStyle w:val="af0"/>
          <w:rFonts w:asciiTheme="minorHAnsi" w:hAnsiTheme="minorHAnsi" w:cstheme="minorHAnsi"/>
          <w:b w:val="0"/>
          <w:sz w:val="22"/>
          <w:szCs w:val="22"/>
          <w:lang w:eastAsia="en-US"/>
        </w:rPr>
        <w:t>, та</w:t>
      </w:r>
      <w:r w:rsidR="007E4C11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 xml:space="preserve"> скласти з представниками ЗАМОВНИКА протокол </w:t>
      </w:r>
      <w:r w:rsidR="00BA4678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 xml:space="preserve">контрольного </w:t>
      </w:r>
      <w:r w:rsidR="007E4C11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>іспиту</w:t>
      </w:r>
      <w:r w:rsidR="00BA4678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>, та акт висновок</w:t>
      </w:r>
      <w:r w:rsidR="007E4C11" w:rsidRPr="00E06468">
        <w:rPr>
          <w:rStyle w:val="af0"/>
          <w:rFonts w:asciiTheme="minorHAnsi" w:hAnsiTheme="minorHAnsi" w:cstheme="minorHAnsi"/>
          <w:b w:val="0"/>
          <w:sz w:val="22"/>
          <w:szCs w:val="22"/>
          <w:lang w:val="uk-UA" w:eastAsia="en-US"/>
        </w:rPr>
        <w:t xml:space="preserve">.   </w:t>
      </w:r>
    </w:p>
    <w:p w14:paraId="3622AF6E" w14:textId="77777777" w:rsidR="00C03D71" w:rsidRPr="00E06468" w:rsidRDefault="00C03D71" w:rsidP="0065776A">
      <w:pPr>
        <w:pStyle w:val="1"/>
        <w:ind w:left="708"/>
        <w:jc w:val="center"/>
        <w:rPr>
          <w:rStyle w:val="af0"/>
          <w:rFonts w:asciiTheme="minorHAnsi" w:hAnsiTheme="minorHAnsi" w:cstheme="minorHAnsi"/>
          <w:b/>
          <w:sz w:val="22"/>
          <w:szCs w:val="22"/>
          <w:lang w:val="uk-UA"/>
        </w:rPr>
      </w:pPr>
      <w:r w:rsidRPr="00E06468">
        <w:rPr>
          <w:rStyle w:val="af0"/>
          <w:rFonts w:asciiTheme="minorHAnsi" w:hAnsiTheme="minorHAnsi" w:cstheme="minorHAnsi"/>
          <w:b/>
          <w:sz w:val="22"/>
          <w:szCs w:val="22"/>
          <w:lang w:val="uk-UA"/>
        </w:rPr>
        <w:t>5. Порядок контролю і приймання обладнання</w:t>
      </w:r>
    </w:p>
    <w:p w14:paraId="6BB0D338" w14:textId="77777777" w:rsidR="00C50057" w:rsidRPr="00E06468" w:rsidRDefault="00C50057" w:rsidP="00E06468">
      <w:pPr>
        <w:rPr>
          <w:rFonts w:asciiTheme="minorHAnsi" w:hAnsiTheme="minorHAnsi" w:cstheme="minorHAnsi"/>
          <w:sz w:val="22"/>
          <w:szCs w:val="22"/>
          <w:lang w:val="uk-UA" w:eastAsia="en-US"/>
        </w:rPr>
      </w:pPr>
    </w:p>
    <w:p w14:paraId="79A3F763" w14:textId="77777777" w:rsidR="006D79C9" w:rsidRPr="00E06468" w:rsidRDefault="006D79C9" w:rsidP="00E06468">
      <w:pPr>
        <w:pStyle w:val="af1"/>
        <w:numPr>
          <w:ilvl w:val="0"/>
          <w:numId w:val="2"/>
        </w:numPr>
        <w:spacing w:after="0" w:line="240" w:lineRule="auto"/>
        <w:ind w:firstLine="0"/>
        <w:contextualSpacing w:val="0"/>
        <w:outlineLvl w:val="0"/>
        <w:rPr>
          <w:rStyle w:val="longtext"/>
          <w:rFonts w:asciiTheme="minorHAnsi" w:eastAsia="Times New Roman" w:hAnsiTheme="minorHAnsi" w:cstheme="minorHAnsi"/>
          <w:bCs/>
          <w:vanish/>
          <w:color w:val="222222"/>
          <w:lang w:val="uk-UA" w:eastAsia="ru-RU"/>
        </w:rPr>
      </w:pPr>
    </w:p>
    <w:p w14:paraId="22568E79" w14:textId="77777777" w:rsidR="00941B9A" w:rsidRPr="00E06468" w:rsidRDefault="00443B2E" w:rsidP="0065776A">
      <w:pPr>
        <w:numPr>
          <w:ilvl w:val="1"/>
          <w:numId w:val="3"/>
        </w:numPr>
        <w:ind w:left="284" w:firstLine="0"/>
        <w:outlineLvl w:val="0"/>
        <w:rPr>
          <w:rFonts w:asciiTheme="minorHAnsi" w:hAnsiTheme="minorHAnsi" w:cstheme="minorHAnsi"/>
          <w:bCs/>
          <w:color w:val="222222"/>
          <w:sz w:val="22"/>
          <w:szCs w:val="22"/>
          <w:lang w:val="uk-UA"/>
        </w:rPr>
      </w:pPr>
      <w:r w:rsidRPr="00E06468">
        <w:rPr>
          <w:rFonts w:asciiTheme="minorHAnsi" w:hAnsiTheme="minorHAnsi" w:cstheme="minorHAnsi"/>
          <w:color w:val="222222"/>
          <w:sz w:val="22"/>
          <w:szCs w:val="22"/>
          <w:lang w:val="uk-UA"/>
        </w:rPr>
        <w:t>Відпо</w:t>
      </w:r>
      <w:r w:rsidR="00851787" w:rsidRPr="00E06468">
        <w:rPr>
          <w:rFonts w:asciiTheme="minorHAnsi" w:hAnsiTheme="minorHAnsi" w:cstheme="minorHAnsi"/>
          <w:color w:val="222222"/>
          <w:sz w:val="22"/>
          <w:szCs w:val="22"/>
          <w:lang w:val="uk-UA"/>
        </w:rPr>
        <w:t>відальні за приймання робіт після проведення</w:t>
      </w:r>
      <w:r w:rsidR="00BA4678" w:rsidRPr="00E06468">
        <w:rPr>
          <w:rFonts w:asciiTheme="minorHAnsi" w:hAnsiTheme="minorHAnsi" w:cstheme="minorHAnsi"/>
          <w:color w:val="222222"/>
          <w:sz w:val="22"/>
          <w:szCs w:val="22"/>
          <w:lang w:val="uk-UA"/>
        </w:rPr>
        <w:t xml:space="preserve"> </w:t>
      </w:r>
      <w:r w:rsidR="00851787" w:rsidRPr="00E06468">
        <w:rPr>
          <w:rFonts w:asciiTheme="minorHAnsi" w:hAnsiTheme="minorHAnsi" w:cstheme="minorHAnsi"/>
          <w:color w:val="222222"/>
          <w:sz w:val="22"/>
          <w:szCs w:val="22"/>
          <w:lang w:val="uk-UA"/>
        </w:rPr>
        <w:t xml:space="preserve">контрольних  </w:t>
      </w:r>
      <w:r w:rsidR="00BA4678" w:rsidRPr="00E06468">
        <w:rPr>
          <w:rFonts w:asciiTheme="minorHAnsi" w:hAnsiTheme="minorHAnsi" w:cstheme="minorHAnsi"/>
          <w:color w:val="222222"/>
          <w:sz w:val="22"/>
          <w:szCs w:val="22"/>
          <w:lang w:val="uk-UA"/>
        </w:rPr>
        <w:t>замірів</w:t>
      </w:r>
      <w:r w:rsidR="00851787" w:rsidRPr="00E06468">
        <w:rPr>
          <w:rFonts w:asciiTheme="minorHAnsi" w:hAnsiTheme="minorHAnsi" w:cstheme="minorHAnsi"/>
          <w:color w:val="222222"/>
          <w:sz w:val="22"/>
          <w:szCs w:val="22"/>
          <w:lang w:val="uk-UA"/>
        </w:rPr>
        <w:t xml:space="preserve"> електроспоживання</w:t>
      </w:r>
      <w:r w:rsidRPr="00E06468">
        <w:rPr>
          <w:rFonts w:asciiTheme="minorHAnsi" w:hAnsiTheme="minorHAnsi" w:cstheme="minorHAnsi"/>
          <w:color w:val="222222"/>
          <w:sz w:val="22"/>
          <w:szCs w:val="22"/>
          <w:lang w:val="uk-UA"/>
        </w:rPr>
        <w:t xml:space="preserve"> з </w:t>
      </w:r>
      <w:r w:rsidR="00941B9A"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 xml:space="preserve">боку </w:t>
      </w:r>
      <w:proofErr w:type="spellStart"/>
      <w:r w:rsidR="00941B9A"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ЗАМОВНИКа</w:t>
      </w:r>
      <w:proofErr w:type="spellEnd"/>
      <w:r w:rsidR="00941B9A"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 xml:space="preserve"> –</w:t>
      </w:r>
      <w:r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комісія</w:t>
      </w:r>
      <w:r w:rsidR="00841101" w:rsidRPr="00E06468">
        <w:rPr>
          <w:rFonts w:asciiTheme="minorHAnsi" w:hAnsiTheme="minorHAnsi" w:cstheme="minorHAnsi"/>
          <w:bCs/>
          <w:iCs/>
          <w:color w:val="222222"/>
          <w:sz w:val="22"/>
          <w:szCs w:val="22"/>
          <w:lang w:val="uk-UA"/>
        </w:rPr>
        <w:t xml:space="preserve"> у складі:</w:t>
      </w:r>
    </w:p>
    <w:p w14:paraId="6DA47505" w14:textId="77777777" w:rsidR="00841101" w:rsidRPr="0065776A" w:rsidRDefault="004E1890" w:rsidP="0065776A">
      <w:pPr>
        <w:pStyle w:val="af1"/>
        <w:numPr>
          <w:ilvl w:val="0"/>
          <w:numId w:val="22"/>
        </w:numPr>
        <w:outlineLvl w:val="0"/>
        <w:rPr>
          <w:rFonts w:asciiTheme="minorHAnsi" w:hAnsiTheme="minorHAnsi" w:cstheme="minorHAnsi"/>
          <w:bCs/>
          <w:color w:val="222222"/>
          <w:lang w:val="uk-UA"/>
        </w:rPr>
      </w:pPr>
      <w:r w:rsidRPr="0065776A">
        <w:rPr>
          <w:rFonts w:asciiTheme="minorHAnsi" w:hAnsiTheme="minorHAnsi" w:cstheme="minorHAnsi"/>
          <w:bCs/>
          <w:color w:val="222222"/>
          <w:lang w:val="uk-UA"/>
        </w:rPr>
        <w:t>н</w:t>
      </w:r>
      <w:r w:rsidR="00443B2E" w:rsidRPr="0065776A">
        <w:rPr>
          <w:rFonts w:asciiTheme="minorHAnsi" w:hAnsiTheme="minorHAnsi" w:cstheme="minorHAnsi"/>
          <w:bCs/>
          <w:color w:val="222222"/>
          <w:lang w:val="uk-UA"/>
        </w:rPr>
        <w:t>ачальник ЕТЦ;</w:t>
      </w:r>
    </w:p>
    <w:p w14:paraId="592A4271" w14:textId="77777777" w:rsidR="00443B2E" w:rsidRPr="0065776A" w:rsidRDefault="00BA4678" w:rsidP="0065776A">
      <w:pPr>
        <w:pStyle w:val="af1"/>
        <w:numPr>
          <w:ilvl w:val="0"/>
          <w:numId w:val="22"/>
        </w:numPr>
        <w:outlineLvl w:val="0"/>
        <w:rPr>
          <w:rFonts w:asciiTheme="minorHAnsi" w:hAnsiTheme="minorHAnsi" w:cstheme="minorHAnsi"/>
          <w:bCs/>
          <w:color w:val="222222"/>
          <w:lang w:val="uk-UA"/>
        </w:rPr>
      </w:pPr>
      <w:r w:rsidRPr="0065776A">
        <w:rPr>
          <w:rFonts w:asciiTheme="minorHAnsi" w:hAnsiTheme="minorHAnsi" w:cstheme="minorHAnsi"/>
          <w:bCs/>
          <w:color w:val="222222"/>
          <w:lang w:val="uk-UA"/>
        </w:rPr>
        <w:lastRenderedPageBreak/>
        <w:t xml:space="preserve">начальника цеху </w:t>
      </w:r>
      <w:proofErr w:type="spellStart"/>
      <w:r w:rsidRPr="0065776A">
        <w:rPr>
          <w:rFonts w:asciiTheme="minorHAnsi" w:hAnsiTheme="minorHAnsi" w:cstheme="minorHAnsi"/>
          <w:bCs/>
          <w:color w:val="222222"/>
          <w:lang w:val="uk-UA"/>
        </w:rPr>
        <w:t>розліву</w:t>
      </w:r>
      <w:proofErr w:type="spellEnd"/>
      <w:r w:rsidR="00443B2E" w:rsidRPr="0065776A">
        <w:rPr>
          <w:rFonts w:asciiTheme="minorHAnsi" w:hAnsiTheme="minorHAnsi" w:cstheme="minorHAnsi"/>
          <w:bCs/>
          <w:color w:val="222222"/>
          <w:lang w:val="uk-UA"/>
        </w:rPr>
        <w:t>;</w:t>
      </w:r>
    </w:p>
    <w:p w14:paraId="4543CC2E" w14:textId="77777777" w:rsidR="00443B2E" w:rsidRPr="0065776A" w:rsidRDefault="00443B2E" w:rsidP="0065776A">
      <w:pPr>
        <w:pStyle w:val="af1"/>
        <w:numPr>
          <w:ilvl w:val="0"/>
          <w:numId w:val="22"/>
        </w:numPr>
        <w:outlineLvl w:val="0"/>
        <w:rPr>
          <w:rFonts w:asciiTheme="minorHAnsi" w:hAnsiTheme="minorHAnsi" w:cstheme="minorHAnsi"/>
          <w:bCs/>
          <w:color w:val="222222"/>
          <w:lang w:val="uk-UA"/>
        </w:rPr>
      </w:pPr>
      <w:r w:rsidRPr="0065776A">
        <w:rPr>
          <w:rFonts w:asciiTheme="minorHAnsi" w:hAnsiTheme="minorHAnsi" w:cstheme="minorHAnsi"/>
          <w:bCs/>
          <w:color w:val="222222"/>
          <w:lang w:val="uk-UA"/>
        </w:rPr>
        <w:t xml:space="preserve">провідний інженер- </w:t>
      </w:r>
      <w:proofErr w:type="spellStart"/>
      <w:r w:rsidRPr="0065776A">
        <w:rPr>
          <w:rFonts w:asciiTheme="minorHAnsi" w:hAnsiTheme="minorHAnsi" w:cstheme="minorHAnsi"/>
          <w:bCs/>
          <w:color w:val="222222"/>
          <w:lang w:val="uk-UA"/>
        </w:rPr>
        <w:t>електронік</w:t>
      </w:r>
      <w:proofErr w:type="spellEnd"/>
      <w:r w:rsidRPr="0065776A">
        <w:rPr>
          <w:rFonts w:asciiTheme="minorHAnsi" w:hAnsiTheme="minorHAnsi" w:cstheme="minorHAnsi"/>
          <w:bCs/>
          <w:color w:val="222222"/>
          <w:lang w:val="uk-UA"/>
        </w:rPr>
        <w:t>;</w:t>
      </w:r>
    </w:p>
    <w:p w14:paraId="54FCE676" w14:textId="77777777" w:rsidR="00841101" w:rsidRDefault="00BA4678" w:rsidP="0065776A">
      <w:pPr>
        <w:pStyle w:val="af1"/>
        <w:numPr>
          <w:ilvl w:val="0"/>
          <w:numId w:val="22"/>
        </w:numPr>
        <w:outlineLvl w:val="0"/>
        <w:rPr>
          <w:rFonts w:asciiTheme="minorHAnsi" w:hAnsiTheme="minorHAnsi" w:cstheme="minorHAnsi"/>
          <w:bCs/>
          <w:color w:val="222222"/>
          <w:lang w:val="uk-UA"/>
        </w:rPr>
      </w:pPr>
      <w:r w:rsidRPr="0065776A">
        <w:rPr>
          <w:rFonts w:asciiTheme="minorHAnsi" w:hAnsiTheme="minorHAnsi" w:cstheme="minorHAnsi"/>
          <w:bCs/>
          <w:color w:val="222222"/>
          <w:lang w:val="uk-UA"/>
        </w:rPr>
        <w:t>головний механік</w:t>
      </w:r>
      <w:r w:rsidR="00E235B9" w:rsidRPr="0065776A">
        <w:rPr>
          <w:rFonts w:asciiTheme="minorHAnsi" w:hAnsiTheme="minorHAnsi" w:cstheme="minorHAnsi"/>
          <w:bCs/>
          <w:color w:val="222222"/>
          <w:lang w:val="uk-UA"/>
        </w:rPr>
        <w:t>.</w:t>
      </w:r>
    </w:p>
    <w:p w14:paraId="05223056" w14:textId="77777777" w:rsidR="004140D5" w:rsidRPr="004140D5" w:rsidRDefault="004140D5" w:rsidP="004140D5">
      <w:pPr>
        <w:pStyle w:val="af1"/>
        <w:ind w:left="284"/>
        <w:outlineLvl w:val="0"/>
        <w:rPr>
          <w:rFonts w:asciiTheme="minorHAnsi" w:hAnsiTheme="minorHAnsi" w:cstheme="minorHAnsi"/>
          <w:bCs/>
          <w:color w:val="222222"/>
          <w:lang w:val="uk-UA"/>
        </w:rPr>
      </w:pPr>
      <w:r>
        <w:rPr>
          <w:rFonts w:asciiTheme="minorHAnsi" w:hAnsiTheme="minorHAnsi" w:cstheme="minorHAnsi"/>
          <w:bCs/>
          <w:color w:val="222222"/>
          <w:lang w:val="uk-UA"/>
        </w:rPr>
        <w:t xml:space="preserve">5.2  Обладнання вважається повністю прийнятим після здачі усіх звітних документів та проведення успішних іспитів </w:t>
      </w:r>
      <w:proofErr w:type="spellStart"/>
      <w:r>
        <w:rPr>
          <w:rFonts w:asciiTheme="minorHAnsi" w:hAnsiTheme="minorHAnsi" w:cstheme="minorHAnsi"/>
          <w:bCs/>
          <w:color w:val="222222"/>
          <w:lang w:val="uk-UA"/>
        </w:rPr>
        <w:t>пі</w:t>
      </w:r>
      <w:r w:rsidRPr="004140D5">
        <w:rPr>
          <w:rFonts w:asciiTheme="minorHAnsi" w:hAnsiTheme="minorHAnsi" w:cstheme="minorHAnsi"/>
          <w:bCs/>
          <w:color w:val="222222"/>
          <w:lang w:val="uk-UA"/>
        </w:rPr>
        <w:t>дтвердюючих</w:t>
      </w:r>
      <w:proofErr w:type="spellEnd"/>
      <w:r w:rsidRPr="004140D5">
        <w:rPr>
          <w:rFonts w:asciiTheme="minorHAnsi" w:hAnsiTheme="minorHAnsi" w:cstheme="minorHAnsi"/>
          <w:bCs/>
          <w:color w:val="222222"/>
          <w:lang w:val="uk-UA"/>
        </w:rPr>
        <w:t xml:space="preserve"> </w:t>
      </w:r>
      <w:r>
        <w:rPr>
          <w:rFonts w:asciiTheme="minorHAnsi" w:hAnsiTheme="minorHAnsi" w:cstheme="minorHAnsi"/>
          <w:bCs/>
          <w:color w:val="222222"/>
          <w:lang w:val="uk-UA"/>
        </w:rPr>
        <w:t>вимоги ЗАМОВНИКА що до енергоефективності зазначеної у пункті 2.1 технічного завдання.</w:t>
      </w:r>
    </w:p>
    <w:p w14:paraId="0BA50333" w14:textId="77777777" w:rsidR="00A25780" w:rsidRPr="00E06468" w:rsidRDefault="006A0FE2" w:rsidP="0065776A">
      <w:pPr>
        <w:pStyle w:val="1"/>
        <w:ind w:left="708"/>
        <w:jc w:val="center"/>
        <w:rPr>
          <w:rStyle w:val="af0"/>
          <w:rFonts w:asciiTheme="minorHAnsi" w:hAnsiTheme="minorHAnsi" w:cstheme="minorHAnsi"/>
          <w:b/>
          <w:sz w:val="22"/>
          <w:szCs w:val="22"/>
          <w:lang w:val="uk-UA"/>
        </w:rPr>
      </w:pPr>
      <w:r w:rsidRPr="00E06468">
        <w:rPr>
          <w:rStyle w:val="af0"/>
          <w:rFonts w:asciiTheme="minorHAnsi" w:hAnsiTheme="minorHAnsi" w:cstheme="minorHAnsi"/>
          <w:b/>
          <w:sz w:val="22"/>
          <w:szCs w:val="22"/>
          <w:lang w:val="uk-UA"/>
        </w:rPr>
        <w:t xml:space="preserve">6. Перелік документів, оформлюваних при </w:t>
      </w:r>
      <w:r w:rsidR="009A76E3" w:rsidRPr="00E06468">
        <w:rPr>
          <w:rStyle w:val="af0"/>
          <w:rFonts w:asciiTheme="minorHAnsi" w:hAnsiTheme="minorHAnsi" w:cstheme="minorHAnsi"/>
          <w:b/>
          <w:sz w:val="22"/>
          <w:szCs w:val="22"/>
          <w:lang w:val="uk-UA"/>
        </w:rPr>
        <w:t>здачі-</w:t>
      </w:r>
      <w:r w:rsidRPr="00E06468">
        <w:rPr>
          <w:rStyle w:val="af0"/>
          <w:rFonts w:asciiTheme="minorHAnsi" w:hAnsiTheme="minorHAnsi" w:cstheme="minorHAnsi"/>
          <w:b/>
          <w:sz w:val="22"/>
          <w:szCs w:val="22"/>
          <w:lang w:val="uk-UA"/>
        </w:rPr>
        <w:t xml:space="preserve">прийманні </w:t>
      </w:r>
      <w:r w:rsidR="0065776A">
        <w:rPr>
          <w:rStyle w:val="af0"/>
          <w:rFonts w:asciiTheme="minorHAnsi" w:hAnsiTheme="minorHAnsi" w:cstheme="minorHAnsi"/>
          <w:b/>
          <w:sz w:val="22"/>
          <w:szCs w:val="22"/>
          <w:lang w:val="uk-UA"/>
        </w:rPr>
        <w:t>обладнання</w:t>
      </w:r>
    </w:p>
    <w:p w14:paraId="54787898" w14:textId="77777777" w:rsidR="00C50057" w:rsidRPr="00E06468" w:rsidRDefault="00C50057" w:rsidP="0065776A">
      <w:pPr>
        <w:ind w:left="284"/>
        <w:rPr>
          <w:rFonts w:asciiTheme="minorHAnsi" w:hAnsiTheme="minorHAnsi" w:cstheme="minorHAnsi"/>
          <w:sz w:val="22"/>
          <w:szCs w:val="22"/>
          <w:highlight w:val="yellow"/>
          <w:lang w:eastAsia="en-US"/>
        </w:rPr>
      </w:pPr>
    </w:p>
    <w:p w14:paraId="2CB73A7C" w14:textId="77777777" w:rsidR="0046557F" w:rsidRPr="00E06468" w:rsidRDefault="006A0FE2" w:rsidP="0065776A">
      <w:pPr>
        <w:numPr>
          <w:ilvl w:val="1"/>
          <w:numId w:val="4"/>
        </w:numPr>
        <w:ind w:left="284" w:firstLine="0"/>
        <w:outlineLvl w:val="0"/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</w:pPr>
      <w:r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Звітні документи:</w:t>
      </w:r>
    </w:p>
    <w:p w14:paraId="0C4B63AB" w14:textId="77777777" w:rsidR="00BA4678" w:rsidRPr="00E06468" w:rsidRDefault="00556C58" w:rsidP="0065776A">
      <w:pPr>
        <w:ind w:left="709" w:hanging="425"/>
        <w:outlineLvl w:val="0"/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</w:pPr>
      <w:r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-</w:t>
      </w:r>
      <w:r w:rsidR="006A0FE2"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 xml:space="preserve"> </w:t>
      </w:r>
      <w:r w:rsidR="0065776A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 xml:space="preserve">  </w:t>
      </w:r>
      <w:r w:rsidR="00BA4678"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технічна документація, паспорта на обладнання;</w:t>
      </w:r>
    </w:p>
    <w:p w14:paraId="433B4893" w14:textId="77777777" w:rsidR="004E1890" w:rsidRPr="00E06468" w:rsidRDefault="00BA4678" w:rsidP="0065776A">
      <w:pPr>
        <w:ind w:left="709" w:hanging="425"/>
        <w:outlineLvl w:val="0"/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</w:pPr>
      <w:r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 xml:space="preserve">- </w:t>
      </w:r>
      <w:r w:rsidR="0065776A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 xml:space="preserve">  </w:t>
      </w:r>
      <w:r w:rsidR="004E1890"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сертифікат</w:t>
      </w:r>
      <w:r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 xml:space="preserve">и </w:t>
      </w:r>
      <w:proofErr w:type="spellStart"/>
      <w:r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гегієнічної</w:t>
      </w:r>
      <w:proofErr w:type="spellEnd"/>
      <w:r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 xml:space="preserve"> відповідності </w:t>
      </w:r>
      <w:r w:rsidR="004E1890"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 xml:space="preserve">; </w:t>
      </w:r>
    </w:p>
    <w:p w14:paraId="545C04BF" w14:textId="77777777" w:rsidR="00C03D71" w:rsidRPr="00E06468" w:rsidRDefault="004E1890" w:rsidP="0065776A">
      <w:pPr>
        <w:ind w:left="709" w:hanging="425"/>
        <w:outlineLvl w:val="0"/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</w:pPr>
      <w:r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 xml:space="preserve">- </w:t>
      </w:r>
      <w:r w:rsidR="0065776A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 xml:space="preserve">  </w:t>
      </w:r>
      <w:r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п</w:t>
      </w:r>
      <w:r w:rsidR="00BA4678"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ротоколи іспитів, акти висновки;</w:t>
      </w:r>
    </w:p>
    <w:p w14:paraId="692EE8F4" w14:textId="77777777" w:rsidR="004E1890" w:rsidRPr="00E06468" w:rsidRDefault="00C03D71" w:rsidP="0065776A">
      <w:pPr>
        <w:ind w:left="709" w:hanging="425"/>
        <w:outlineLvl w:val="0"/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</w:pPr>
      <w:r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 xml:space="preserve">- </w:t>
      </w:r>
      <w:r w:rsidR="0065776A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 xml:space="preserve">  </w:t>
      </w:r>
      <w:r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акт прийняття приладу в експлуатацію</w:t>
      </w:r>
      <w:r w:rsidR="004E1890"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.</w:t>
      </w:r>
    </w:p>
    <w:p w14:paraId="47ABC31D" w14:textId="77777777" w:rsidR="004E1890" w:rsidRPr="00E06468" w:rsidRDefault="004E1890" w:rsidP="00E06468">
      <w:pPr>
        <w:ind w:left="993"/>
        <w:outlineLvl w:val="0"/>
        <w:rPr>
          <w:rStyle w:val="longtext"/>
          <w:rFonts w:asciiTheme="minorHAnsi" w:hAnsiTheme="minorHAnsi" w:cstheme="minorHAnsi"/>
          <w:color w:val="222222"/>
          <w:sz w:val="22"/>
          <w:szCs w:val="22"/>
        </w:rPr>
      </w:pPr>
    </w:p>
    <w:p w14:paraId="23690DA6" w14:textId="77777777" w:rsidR="00BA4678" w:rsidRPr="00E06468" w:rsidRDefault="0065776A" w:rsidP="0065776A">
      <w:pPr>
        <w:ind w:left="993"/>
        <w:jc w:val="center"/>
        <w:outlineLvl w:val="0"/>
        <w:rPr>
          <w:rStyle w:val="longtext"/>
          <w:rFonts w:asciiTheme="minorHAnsi" w:hAnsiTheme="minorHAnsi" w:cstheme="minorHAnsi"/>
          <w:b/>
          <w:color w:val="222222"/>
          <w:sz w:val="22"/>
          <w:szCs w:val="22"/>
          <w:lang w:val="uk-UA"/>
        </w:rPr>
      </w:pPr>
      <w:r>
        <w:rPr>
          <w:rStyle w:val="longtext"/>
          <w:rFonts w:asciiTheme="minorHAnsi" w:hAnsiTheme="minorHAnsi" w:cstheme="minorHAnsi"/>
          <w:b/>
          <w:color w:val="222222"/>
          <w:sz w:val="22"/>
          <w:szCs w:val="22"/>
          <w:lang w:val="uk-UA"/>
        </w:rPr>
        <w:t>7. Техніка безпеки</w:t>
      </w:r>
    </w:p>
    <w:p w14:paraId="103D522E" w14:textId="77777777" w:rsidR="00BA4678" w:rsidRPr="00E06468" w:rsidRDefault="00BA4678" w:rsidP="00E06468">
      <w:pPr>
        <w:ind w:left="993"/>
        <w:outlineLvl w:val="0"/>
        <w:rPr>
          <w:rStyle w:val="longtext"/>
          <w:rFonts w:asciiTheme="minorHAnsi" w:hAnsiTheme="minorHAnsi" w:cstheme="minorHAnsi"/>
          <w:b/>
          <w:color w:val="222222"/>
          <w:sz w:val="22"/>
          <w:szCs w:val="22"/>
          <w:lang w:val="uk-UA"/>
        </w:rPr>
      </w:pPr>
    </w:p>
    <w:p w14:paraId="1B865D05" w14:textId="77777777" w:rsidR="00BA4678" w:rsidRPr="00E06468" w:rsidRDefault="0065776A" w:rsidP="0065776A">
      <w:pPr>
        <w:ind w:left="284"/>
        <w:outlineLvl w:val="0"/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</w:pPr>
      <w:r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7.1</w:t>
      </w:r>
      <w:r w:rsidR="00BA4678"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ab/>
        <w:t xml:space="preserve">Виконання робіт повинно проводитися з обов'язковим дотриманням правил внутрішнього розпорядку, техніки безпеки, пожежної безпеки, охорони праці відповідно до діючих вимог, а також нормативних актів інших організацій, вимоги яких не суперечать вищеназваним нормативним документам. </w:t>
      </w:r>
    </w:p>
    <w:p w14:paraId="0CAB4609" w14:textId="77777777" w:rsidR="00BA4678" w:rsidRPr="00E06468" w:rsidRDefault="00BA4678" w:rsidP="0065776A">
      <w:pPr>
        <w:ind w:left="284"/>
        <w:outlineLvl w:val="0"/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</w:pPr>
      <w:r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7.</w:t>
      </w:r>
      <w:r w:rsidR="0065776A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2</w:t>
      </w:r>
      <w:r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ab/>
        <w:t>Відповідальність за виконання заходів з техніки безпеки, охорони праці, промсанітарії, пожежної та екологічної безпеки покладається на керівників робіт підрядника, призначених наказом.</w:t>
      </w:r>
    </w:p>
    <w:p w14:paraId="21AA8A1C" w14:textId="77777777" w:rsidR="00BA4678" w:rsidRPr="00E06468" w:rsidRDefault="0065776A" w:rsidP="0065776A">
      <w:pPr>
        <w:ind w:left="284"/>
        <w:outlineLvl w:val="0"/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</w:pPr>
      <w:r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7.3</w:t>
      </w:r>
      <w:r w:rsidR="00BA4678"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.</w:t>
      </w:r>
      <w:r w:rsidR="00BA4678"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ab/>
        <w:t xml:space="preserve">Охорона праці робітників повинна забезпечуватися </w:t>
      </w:r>
      <w:proofErr w:type="spellStart"/>
      <w:r w:rsidR="00BA4678"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видачею</w:t>
      </w:r>
      <w:proofErr w:type="spellEnd"/>
      <w:r w:rsidR="00BA4678"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 xml:space="preserve"> адміністрацією Підрядника необхідних засобів індивідуального захисту (спеціального одягу, взуття та ін.), Виконанням заходів щодо колективного захисту робітників (огородження, освітлення, вентиляція, захисні і запобіжні пристрої і пристосування тощо), санітарно-побутовими приміщеннями і пристроями відповідно до діючих норм і характером виконуваних робіт.</w:t>
      </w:r>
    </w:p>
    <w:p w14:paraId="2681088C" w14:textId="77777777" w:rsidR="00BA4678" w:rsidRPr="00E06468" w:rsidRDefault="0065776A" w:rsidP="0065776A">
      <w:pPr>
        <w:ind w:left="284"/>
        <w:outlineLvl w:val="0"/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</w:pPr>
      <w:r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7.4</w:t>
      </w:r>
      <w:r w:rsidR="00BA4678"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ab/>
        <w:t xml:space="preserve">Робітникам повинні бути створені необхідні умови праці, харчування та відпочинку. </w:t>
      </w:r>
    </w:p>
    <w:p w14:paraId="3F31BB6D" w14:textId="77777777" w:rsidR="00BA4678" w:rsidRPr="00E06468" w:rsidRDefault="0065776A" w:rsidP="0065776A">
      <w:pPr>
        <w:ind w:left="284"/>
        <w:outlineLvl w:val="0"/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</w:pPr>
      <w:r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7.5</w:t>
      </w:r>
      <w:r w:rsidR="00BA4678"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ab/>
        <w:t xml:space="preserve">Строки виконання робіт, їх послідовність, потреба в трудових ресурсах встановлюється з урахуванням забезпечення безпечного виконання робіт і часу на дотримання заходів, що забезпечують безпечне проведення робіт, щоб будь-яка з виконуваних операцій не була джерелом виробничої небезпеки для одночасно виконуваних або наступних робіт. </w:t>
      </w:r>
    </w:p>
    <w:p w14:paraId="71F012E5" w14:textId="77777777" w:rsidR="00BA4678" w:rsidRPr="00E06468" w:rsidRDefault="0065776A" w:rsidP="0065776A">
      <w:pPr>
        <w:ind w:left="284"/>
        <w:outlineLvl w:val="0"/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</w:pPr>
      <w:r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7.6</w:t>
      </w:r>
      <w:r w:rsidR="00BA4678"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ab/>
        <w:t xml:space="preserve">При розробці методів та послідовності виконання робіт слід враховувати небезпечні зони, що виникають в процесі робіт. При необхідності виконання робіт у небезпечних зонах повинні передбачатися заходи щодо захисту працюючих. </w:t>
      </w:r>
    </w:p>
    <w:p w14:paraId="2211D447" w14:textId="77777777" w:rsidR="00BA4678" w:rsidRPr="00E06468" w:rsidRDefault="0065776A" w:rsidP="0065776A">
      <w:pPr>
        <w:ind w:left="284"/>
        <w:outlineLvl w:val="0"/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</w:pPr>
      <w:r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7.7</w:t>
      </w:r>
      <w:r w:rsidR="00BA4678"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ab/>
        <w:t>На кордонах небезпечних зон повинні бути встановлені запобіжні захисні і сигнальні огорожі, попереджувальні написи, добре видимі в будь-який час доби.</w:t>
      </w:r>
    </w:p>
    <w:p w14:paraId="21096FA7" w14:textId="77777777" w:rsidR="004E1890" w:rsidRPr="00E06468" w:rsidRDefault="0065776A" w:rsidP="0065776A">
      <w:pPr>
        <w:ind w:left="284"/>
        <w:outlineLvl w:val="0"/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</w:pPr>
      <w:r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>7.8</w:t>
      </w:r>
      <w:r w:rsidR="00BA4678" w:rsidRPr="00E06468">
        <w:rPr>
          <w:rStyle w:val="longtext"/>
          <w:rFonts w:asciiTheme="minorHAnsi" w:hAnsiTheme="minorHAnsi" w:cstheme="minorHAnsi"/>
          <w:color w:val="222222"/>
          <w:sz w:val="22"/>
          <w:szCs w:val="22"/>
          <w:lang w:val="uk-UA"/>
        </w:rPr>
        <w:tab/>
        <w:t xml:space="preserve">Освітленість монтажної зони повинна забезпечувати безпечне ведення робіт. </w:t>
      </w:r>
    </w:p>
    <w:p w14:paraId="419E231A" w14:textId="77777777" w:rsidR="004E1890" w:rsidRDefault="004E1890" w:rsidP="004E1890">
      <w:pPr>
        <w:ind w:left="993"/>
        <w:outlineLvl w:val="0"/>
        <w:rPr>
          <w:rStyle w:val="longtext"/>
          <w:rFonts w:ascii="Calibri" w:hAnsi="Calibri" w:cs="Arial"/>
          <w:color w:val="222222"/>
          <w:sz w:val="22"/>
          <w:szCs w:val="22"/>
          <w:highlight w:val="yellow"/>
          <w:lang w:val="uk-UA"/>
        </w:rPr>
      </w:pPr>
    </w:p>
    <w:p w14:paraId="6AB58066" w14:textId="77777777" w:rsidR="008F0CD3" w:rsidRDefault="009D7358" w:rsidP="008F0CD3">
      <w:pPr>
        <w:pStyle w:val="Twordnormal"/>
        <w:rPr>
          <w:rFonts w:ascii="Calibri" w:hAnsi="Calibri"/>
          <w:b/>
          <w:i w:val="0"/>
          <w:iCs/>
          <w:sz w:val="20"/>
          <w:szCs w:val="20"/>
          <w:lang w:val="uk-UA"/>
        </w:rPr>
      </w:pPr>
      <w:r w:rsidRPr="00CC47BB">
        <w:rPr>
          <w:rFonts w:ascii="Calibri" w:hAnsi="Calibri"/>
          <w:b/>
          <w:i w:val="0"/>
          <w:iCs/>
          <w:sz w:val="20"/>
          <w:szCs w:val="20"/>
          <w:lang w:val="uk-UA"/>
        </w:rPr>
        <w:t>ПОГОДЖЕНО</w:t>
      </w:r>
      <w:r w:rsidR="008F0CD3" w:rsidRPr="00CC47BB">
        <w:rPr>
          <w:rFonts w:ascii="Calibri" w:hAnsi="Calibri"/>
          <w:b/>
          <w:i w:val="0"/>
          <w:iCs/>
          <w:sz w:val="20"/>
          <w:szCs w:val="20"/>
          <w:lang w:val="uk-UA"/>
        </w:rPr>
        <w:t>:</w:t>
      </w:r>
    </w:p>
    <w:p w14:paraId="500BAEBB" w14:textId="77777777" w:rsidR="0054391B" w:rsidRPr="00FB2B69" w:rsidRDefault="00FB2B69" w:rsidP="008F0CD3">
      <w:pPr>
        <w:pStyle w:val="Twordnormal"/>
        <w:rPr>
          <w:rFonts w:ascii="Calibri" w:hAnsi="Calibri"/>
          <w:b/>
          <w:i w:val="0"/>
          <w:iCs/>
          <w:sz w:val="20"/>
          <w:szCs w:val="20"/>
          <w:lang w:val="uk-UA"/>
        </w:rPr>
      </w:pPr>
      <w:r>
        <w:rPr>
          <w:rFonts w:ascii="Calibri" w:hAnsi="Calibri"/>
          <w:b/>
          <w:i w:val="0"/>
          <w:iCs/>
          <w:sz w:val="20"/>
          <w:szCs w:val="20"/>
          <w:lang w:val="uk-UA"/>
        </w:rPr>
        <w:t xml:space="preserve">    </w:t>
      </w:r>
    </w:p>
    <w:p w14:paraId="6B3B286D" w14:textId="77777777" w:rsidR="008F0CD3" w:rsidRDefault="00427C8B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  <w:r w:rsidRPr="00A64DA9">
        <w:rPr>
          <w:rFonts w:ascii="Calibri" w:hAnsi="Calibri"/>
          <w:i w:val="0"/>
          <w:iCs/>
          <w:sz w:val="20"/>
          <w:szCs w:val="20"/>
          <w:lang w:val="uk-UA"/>
        </w:rPr>
        <w:t xml:space="preserve">Начальник </w:t>
      </w:r>
      <w:r w:rsidR="00DE01A7" w:rsidRPr="00A64DA9">
        <w:rPr>
          <w:rFonts w:ascii="Calibri" w:hAnsi="Calibri"/>
          <w:i w:val="0"/>
          <w:iCs/>
          <w:sz w:val="20"/>
          <w:szCs w:val="20"/>
          <w:lang w:val="uk-UA"/>
        </w:rPr>
        <w:t>ЕТЦ</w:t>
      </w:r>
      <w:r w:rsidR="00A25780" w:rsidRPr="00A64DA9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="00A25780" w:rsidRPr="00A64DA9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="008F0CD3" w:rsidRPr="00A64DA9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="00463A82" w:rsidRPr="00A64DA9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="009D7358" w:rsidRPr="00A64DA9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Pr="00A64DA9">
        <w:rPr>
          <w:rFonts w:ascii="Calibri" w:hAnsi="Calibri"/>
          <w:i w:val="0"/>
          <w:iCs/>
          <w:sz w:val="20"/>
          <w:szCs w:val="20"/>
          <w:lang w:val="uk-UA"/>
        </w:rPr>
        <w:t xml:space="preserve">      </w:t>
      </w:r>
      <w:r w:rsidR="00FB2B69">
        <w:rPr>
          <w:rFonts w:ascii="Calibri" w:hAnsi="Calibri"/>
          <w:i w:val="0"/>
          <w:iCs/>
          <w:sz w:val="20"/>
          <w:szCs w:val="20"/>
          <w:lang w:val="uk-UA"/>
        </w:rPr>
        <w:t xml:space="preserve"> </w:t>
      </w:r>
      <w:r w:rsidRPr="00A64DA9">
        <w:rPr>
          <w:rFonts w:ascii="Calibri" w:hAnsi="Calibri"/>
          <w:i w:val="0"/>
          <w:iCs/>
          <w:sz w:val="20"/>
          <w:szCs w:val="20"/>
          <w:lang w:val="uk-UA"/>
        </w:rPr>
        <w:t xml:space="preserve">        </w:t>
      </w:r>
      <w:r w:rsidR="008F0CD3" w:rsidRPr="00A64DA9">
        <w:rPr>
          <w:rFonts w:ascii="Calibri" w:hAnsi="Calibri"/>
          <w:i w:val="0"/>
          <w:iCs/>
          <w:sz w:val="20"/>
          <w:szCs w:val="20"/>
          <w:lang w:val="uk-UA"/>
        </w:rPr>
        <w:t>__________________</w:t>
      </w:r>
      <w:r w:rsidR="008F0CD3" w:rsidRPr="00A64DA9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="00DE01A7" w:rsidRPr="00A64DA9">
        <w:rPr>
          <w:rFonts w:ascii="Calibri" w:hAnsi="Calibri"/>
          <w:i w:val="0"/>
          <w:iCs/>
          <w:sz w:val="20"/>
          <w:szCs w:val="20"/>
          <w:lang w:val="uk-UA"/>
        </w:rPr>
        <w:t>В.Л. Вишняков</w:t>
      </w:r>
    </w:p>
    <w:p w14:paraId="578ADE66" w14:textId="77777777" w:rsidR="00183A6B" w:rsidRPr="00A64DA9" w:rsidRDefault="00183A6B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0582D230" w14:textId="77777777" w:rsidR="00183A6B" w:rsidRPr="00DE01A7" w:rsidRDefault="00BA4678" w:rsidP="00183A6B">
      <w:pPr>
        <w:pStyle w:val="Twordnormal"/>
        <w:rPr>
          <w:rFonts w:ascii="Calibri" w:hAnsi="Calibri"/>
          <w:i w:val="0"/>
          <w:iCs/>
          <w:sz w:val="20"/>
          <w:szCs w:val="20"/>
        </w:rPr>
      </w:pPr>
      <w:r>
        <w:rPr>
          <w:rFonts w:ascii="Calibri" w:hAnsi="Calibri"/>
          <w:i w:val="0"/>
          <w:iCs/>
          <w:sz w:val="20"/>
          <w:szCs w:val="20"/>
          <w:lang w:val="uk-UA"/>
        </w:rPr>
        <w:t>Начальник цеху розливу</w:t>
      </w:r>
      <w:r w:rsidR="00183A6B">
        <w:rPr>
          <w:rFonts w:ascii="Calibri" w:hAnsi="Calibri"/>
          <w:i w:val="0"/>
          <w:iCs/>
          <w:sz w:val="20"/>
          <w:szCs w:val="20"/>
          <w:lang w:val="uk-UA"/>
        </w:rPr>
        <w:t xml:space="preserve">                                                              </w:t>
      </w:r>
      <w:r w:rsidR="00183A6B" w:rsidRPr="00DE01A7">
        <w:rPr>
          <w:rFonts w:ascii="Calibri" w:hAnsi="Calibri"/>
          <w:i w:val="0"/>
          <w:iCs/>
          <w:sz w:val="20"/>
          <w:szCs w:val="20"/>
        </w:rPr>
        <w:t xml:space="preserve"> </w:t>
      </w:r>
      <w:r>
        <w:rPr>
          <w:rFonts w:ascii="Calibri" w:hAnsi="Calibri"/>
          <w:i w:val="0"/>
          <w:iCs/>
          <w:sz w:val="20"/>
          <w:szCs w:val="20"/>
          <w:lang w:val="uk-UA"/>
        </w:rPr>
        <w:t xml:space="preserve">__________________        А.А. </w:t>
      </w:r>
      <w:proofErr w:type="spellStart"/>
      <w:r>
        <w:rPr>
          <w:rFonts w:ascii="Calibri" w:hAnsi="Calibri"/>
          <w:i w:val="0"/>
          <w:iCs/>
          <w:sz w:val="20"/>
          <w:szCs w:val="20"/>
          <w:lang w:val="uk-UA"/>
        </w:rPr>
        <w:t>Скоріков</w:t>
      </w:r>
      <w:proofErr w:type="spellEnd"/>
      <w:r w:rsidR="00183A6B" w:rsidRPr="00DE01A7">
        <w:rPr>
          <w:rFonts w:ascii="Calibri" w:hAnsi="Calibri"/>
          <w:i w:val="0"/>
          <w:iCs/>
          <w:sz w:val="20"/>
          <w:szCs w:val="20"/>
        </w:rPr>
        <w:t xml:space="preserve">                 </w:t>
      </w:r>
    </w:p>
    <w:p w14:paraId="06C63AD5" w14:textId="77777777" w:rsidR="00183A6B" w:rsidRDefault="00183A6B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7DCBA41D" w14:textId="77777777" w:rsidR="00DE01A7" w:rsidRPr="00164485" w:rsidRDefault="00183A6B" w:rsidP="008F0CD3">
      <w:pPr>
        <w:pStyle w:val="Twordnormal"/>
        <w:rPr>
          <w:rFonts w:ascii="Calibri" w:hAnsi="Calibri"/>
          <w:i w:val="0"/>
          <w:iCs/>
          <w:sz w:val="20"/>
          <w:szCs w:val="20"/>
        </w:rPr>
      </w:pPr>
      <w:r>
        <w:rPr>
          <w:rFonts w:ascii="Calibri" w:hAnsi="Calibri"/>
          <w:i w:val="0"/>
          <w:iCs/>
          <w:sz w:val="20"/>
          <w:szCs w:val="20"/>
          <w:lang w:val="uk-UA"/>
        </w:rPr>
        <w:t xml:space="preserve">Провідний інженер </w:t>
      </w:r>
      <w:proofErr w:type="spellStart"/>
      <w:r>
        <w:rPr>
          <w:rFonts w:ascii="Calibri" w:hAnsi="Calibri"/>
          <w:i w:val="0"/>
          <w:iCs/>
          <w:sz w:val="20"/>
          <w:szCs w:val="20"/>
          <w:lang w:val="uk-UA"/>
        </w:rPr>
        <w:t>електронік</w:t>
      </w:r>
      <w:proofErr w:type="spellEnd"/>
      <w:r w:rsidR="00DE01A7">
        <w:rPr>
          <w:rFonts w:ascii="Calibri" w:hAnsi="Calibri"/>
          <w:i w:val="0"/>
          <w:iCs/>
          <w:sz w:val="20"/>
          <w:szCs w:val="20"/>
          <w:lang w:val="uk-UA"/>
        </w:rPr>
        <w:t xml:space="preserve">                        </w:t>
      </w:r>
      <w:r>
        <w:rPr>
          <w:rFonts w:ascii="Calibri" w:hAnsi="Calibri"/>
          <w:i w:val="0"/>
          <w:iCs/>
          <w:sz w:val="20"/>
          <w:szCs w:val="20"/>
          <w:lang w:val="uk-UA"/>
        </w:rPr>
        <w:t xml:space="preserve">                    </w:t>
      </w:r>
      <w:r w:rsidR="00DE01A7">
        <w:rPr>
          <w:rFonts w:ascii="Calibri" w:hAnsi="Calibri"/>
          <w:i w:val="0"/>
          <w:iCs/>
          <w:sz w:val="20"/>
          <w:szCs w:val="20"/>
          <w:lang w:val="uk-UA"/>
        </w:rPr>
        <w:t xml:space="preserve">     </w:t>
      </w:r>
      <w:r w:rsidR="00DE01A7" w:rsidRPr="00DE01A7">
        <w:rPr>
          <w:rFonts w:ascii="Calibri" w:hAnsi="Calibri"/>
          <w:i w:val="0"/>
          <w:iCs/>
          <w:sz w:val="20"/>
          <w:szCs w:val="20"/>
          <w:lang w:val="uk-UA"/>
        </w:rPr>
        <w:t xml:space="preserve">  __________________</w:t>
      </w:r>
      <w:r w:rsidR="00DE01A7" w:rsidRPr="00DE01A7">
        <w:rPr>
          <w:rFonts w:ascii="Calibri" w:hAnsi="Calibri"/>
          <w:i w:val="0"/>
          <w:iCs/>
          <w:sz w:val="20"/>
          <w:szCs w:val="20"/>
          <w:lang w:val="uk-UA"/>
        </w:rPr>
        <w:tab/>
      </w:r>
      <w:r>
        <w:rPr>
          <w:rFonts w:ascii="Calibri" w:hAnsi="Calibri"/>
          <w:i w:val="0"/>
          <w:iCs/>
          <w:sz w:val="20"/>
          <w:szCs w:val="20"/>
          <w:lang w:val="uk-UA"/>
        </w:rPr>
        <w:t xml:space="preserve">Ф.А. </w:t>
      </w:r>
      <w:proofErr w:type="spellStart"/>
      <w:r>
        <w:rPr>
          <w:rFonts w:ascii="Calibri" w:hAnsi="Calibri"/>
          <w:i w:val="0"/>
          <w:iCs/>
          <w:sz w:val="20"/>
          <w:szCs w:val="20"/>
          <w:lang w:val="uk-UA"/>
        </w:rPr>
        <w:t>Протасов</w:t>
      </w:r>
      <w:proofErr w:type="spellEnd"/>
    </w:p>
    <w:p w14:paraId="0863E938" w14:textId="77777777" w:rsidR="00DE01A7" w:rsidRPr="00164485" w:rsidRDefault="00DE01A7" w:rsidP="008F0CD3">
      <w:pPr>
        <w:pStyle w:val="Twordnormal"/>
        <w:rPr>
          <w:rFonts w:ascii="Calibri" w:hAnsi="Calibri"/>
          <w:i w:val="0"/>
          <w:iCs/>
          <w:sz w:val="20"/>
          <w:szCs w:val="20"/>
        </w:rPr>
      </w:pPr>
    </w:p>
    <w:p w14:paraId="7BF6C668" w14:textId="77777777" w:rsidR="00DE01A7" w:rsidRPr="00DE01A7" w:rsidRDefault="00BA4678" w:rsidP="008F0CD3">
      <w:pPr>
        <w:pStyle w:val="Twordnormal"/>
        <w:rPr>
          <w:rFonts w:ascii="Calibri" w:hAnsi="Calibri"/>
          <w:i w:val="0"/>
          <w:iCs/>
          <w:sz w:val="20"/>
          <w:szCs w:val="20"/>
        </w:rPr>
      </w:pPr>
      <w:r>
        <w:rPr>
          <w:rFonts w:ascii="Calibri" w:hAnsi="Calibri"/>
          <w:i w:val="0"/>
          <w:iCs/>
          <w:sz w:val="20"/>
          <w:szCs w:val="20"/>
          <w:lang w:val="uk-UA"/>
        </w:rPr>
        <w:t>Головний механік</w:t>
      </w:r>
      <w:r w:rsidR="00DE01A7" w:rsidRPr="00DE01A7">
        <w:rPr>
          <w:rFonts w:ascii="Calibri" w:hAnsi="Calibri"/>
          <w:i w:val="0"/>
          <w:iCs/>
          <w:sz w:val="20"/>
          <w:szCs w:val="20"/>
        </w:rPr>
        <w:t xml:space="preserve">       </w:t>
      </w:r>
      <w:r w:rsidR="00DE01A7">
        <w:rPr>
          <w:rFonts w:ascii="Calibri" w:hAnsi="Calibri"/>
          <w:i w:val="0"/>
          <w:iCs/>
          <w:sz w:val="20"/>
          <w:szCs w:val="20"/>
          <w:lang w:val="uk-UA"/>
        </w:rPr>
        <w:t xml:space="preserve">                                       </w:t>
      </w:r>
      <w:r w:rsidR="00183A6B">
        <w:rPr>
          <w:rFonts w:ascii="Calibri" w:hAnsi="Calibri"/>
          <w:i w:val="0"/>
          <w:iCs/>
          <w:sz w:val="20"/>
          <w:szCs w:val="20"/>
          <w:lang w:val="uk-UA"/>
        </w:rPr>
        <w:t xml:space="preserve">                   </w:t>
      </w:r>
      <w:r>
        <w:rPr>
          <w:rFonts w:ascii="Calibri" w:hAnsi="Calibri"/>
          <w:i w:val="0"/>
          <w:iCs/>
          <w:sz w:val="20"/>
          <w:szCs w:val="20"/>
          <w:lang w:val="uk-UA"/>
        </w:rPr>
        <w:t xml:space="preserve">          </w:t>
      </w:r>
      <w:r w:rsidR="00DE01A7" w:rsidRPr="00DE01A7">
        <w:rPr>
          <w:rFonts w:ascii="Calibri" w:hAnsi="Calibri"/>
          <w:i w:val="0"/>
          <w:iCs/>
          <w:sz w:val="20"/>
          <w:szCs w:val="20"/>
        </w:rPr>
        <w:t xml:space="preserve"> </w:t>
      </w:r>
      <w:r>
        <w:rPr>
          <w:rFonts w:ascii="Calibri" w:hAnsi="Calibri"/>
          <w:i w:val="0"/>
          <w:iCs/>
          <w:sz w:val="20"/>
          <w:szCs w:val="20"/>
          <w:lang w:val="uk-UA"/>
        </w:rPr>
        <w:t xml:space="preserve">__________________        Г.М. </w:t>
      </w:r>
      <w:proofErr w:type="spellStart"/>
      <w:r>
        <w:rPr>
          <w:rFonts w:ascii="Calibri" w:hAnsi="Calibri"/>
          <w:i w:val="0"/>
          <w:iCs/>
          <w:sz w:val="20"/>
          <w:szCs w:val="20"/>
          <w:lang w:val="uk-UA"/>
        </w:rPr>
        <w:t>Болюбаш</w:t>
      </w:r>
      <w:proofErr w:type="spellEnd"/>
      <w:r w:rsidR="00DE01A7" w:rsidRPr="00DE01A7">
        <w:rPr>
          <w:rFonts w:ascii="Calibri" w:hAnsi="Calibri"/>
          <w:i w:val="0"/>
          <w:iCs/>
          <w:sz w:val="20"/>
          <w:szCs w:val="20"/>
        </w:rPr>
        <w:t xml:space="preserve">                 </w:t>
      </w:r>
    </w:p>
    <w:p w14:paraId="7AF5774D" w14:textId="77777777" w:rsidR="00183A6B" w:rsidRPr="00CC47BB" w:rsidRDefault="00183A6B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35EECF97" w14:textId="77777777" w:rsidR="008F0CD3" w:rsidRPr="00CC47BB" w:rsidRDefault="008F0CD3" w:rsidP="008F0CD3">
      <w:pPr>
        <w:pStyle w:val="Twordnormal"/>
        <w:rPr>
          <w:rFonts w:ascii="Calibri" w:hAnsi="Calibri"/>
          <w:b/>
          <w:i w:val="0"/>
          <w:iCs/>
          <w:sz w:val="20"/>
          <w:szCs w:val="20"/>
          <w:lang w:val="uk-UA"/>
        </w:rPr>
      </w:pPr>
      <w:r w:rsidRPr="00CC47BB">
        <w:rPr>
          <w:rFonts w:ascii="Calibri" w:hAnsi="Calibri"/>
          <w:b/>
          <w:i w:val="0"/>
          <w:iCs/>
          <w:sz w:val="20"/>
          <w:szCs w:val="20"/>
          <w:lang w:val="uk-UA"/>
        </w:rPr>
        <w:t>В</w:t>
      </w:r>
      <w:r w:rsidR="009D7358" w:rsidRPr="00CC47BB">
        <w:rPr>
          <w:rFonts w:ascii="Calibri" w:hAnsi="Calibri"/>
          <w:b/>
          <w:i w:val="0"/>
          <w:iCs/>
          <w:sz w:val="20"/>
          <w:szCs w:val="20"/>
          <w:lang w:val="uk-UA"/>
        </w:rPr>
        <w:t>ИКОНАВ</w:t>
      </w:r>
      <w:r w:rsidRPr="00CC47BB">
        <w:rPr>
          <w:rFonts w:ascii="Calibri" w:hAnsi="Calibri"/>
          <w:b/>
          <w:i w:val="0"/>
          <w:iCs/>
          <w:sz w:val="20"/>
          <w:szCs w:val="20"/>
          <w:lang w:val="uk-UA"/>
        </w:rPr>
        <w:t>:</w:t>
      </w:r>
    </w:p>
    <w:p w14:paraId="259EAF32" w14:textId="77777777" w:rsidR="008F0CD3" w:rsidRPr="00CC47BB" w:rsidRDefault="008F0CD3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34F59D72" w14:textId="7F51D23B" w:rsidR="002D29B5" w:rsidRDefault="00183A6B" w:rsidP="007608AD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  <w:r w:rsidRPr="00A64DA9">
        <w:rPr>
          <w:rFonts w:ascii="Calibri" w:hAnsi="Calibri"/>
          <w:i w:val="0"/>
          <w:iCs/>
          <w:sz w:val="20"/>
          <w:szCs w:val="20"/>
          <w:lang w:val="uk-UA"/>
        </w:rPr>
        <w:t>Начальник ЕТЦ</w:t>
      </w:r>
      <w:r w:rsidRPr="00A64DA9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="009D5106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="00931566">
        <w:rPr>
          <w:rFonts w:ascii="Calibri" w:hAnsi="Calibri"/>
          <w:i w:val="0"/>
          <w:iCs/>
          <w:sz w:val="20"/>
          <w:szCs w:val="20"/>
          <w:lang w:val="uk-UA"/>
        </w:rPr>
        <w:t xml:space="preserve">       </w:t>
      </w:r>
      <w:r w:rsidR="00252B78">
        <w:rPr>
          <w:rFonts w:ascii="Calibri" w:hAnsi="Calibri"/>
          <w:i w:val="0"/>
          <w:iCs/>
          <w:sz w:val="20"/>
          <w:szCs w:val="20"/>
          <w:lang w:val="uk-UA"/>
        </w:rPr>
        <w:t xml:space="preserve">                            </w:t>
      </w:r>
      <w:r w:rsidR="00DE01A7">
        <w:rPr>
          <w:rFonts w:ascii="Calibri" w:hAnsi="Calibri"/>
          <w:i w:val="0"/>
          <w:iCs/>
          <w:sz w:val="20"/>
          <w:szCs w:val="20"/>
          <w:lang w:val="uk-UA"/>
        </w:rPr>
        <w:t xml:space="preserve">               </w:t>
      </w:r>
      <w:r w:rsidR="00252B78">
        <w:rPr>
          <w:rFonts w:ascii="Calibri" w:hAnsi="Calibri"/>
          <w:i w:val="0"/>
          <w:iCs/>
          <w:sz w:val="20"/>
          <w:szCs w:val="20"/>
          <w:lang w:val="uk-UA"/>
        </w:rPr>
        <w:t xml:space="preserve">         </w:t>
      </w:r>
      <w:r w:rsidR="00931566">
        <w:rPr>
          <w:rFonts w:ascii="Calibri" w:hAnsi="Calibri"/>
          <w:i w:val="0"/>
          <w:iCs/>
          <w:sz w:val="20"/>
          <w:szCs w:val="20"/>
          <w:lang w:val="uk-UA"/>
        </w:rPr>
        <w:t xml:space="preserve">   </w:t>
      </w:r>
      <w:r w:rsidR="008F0CD3" w:rsidRPr="00427C8B">
        <w:rPr>
          <w:rFonts w:ascii="Calibri" w:hAnsi="Calibri"/>
          <w:i w:val="0"/>
          <w:iCs/>
          <w:sz w:val="20"/>
          <w:szCs w:val="20"/>
          <w:lang w:val="uk-UA"/>
        </w:rPr>
        <w:t>__________________</w:t>
      </w:r>
      <w:r w:rsidR="008F0CD3" w:rsidRPr="00427C8B">
        <w:rPr>
          <w:rFonts w:ascii="Calibri" w:hAnsi="Calibri"/>
          <w:i w:val="0"/>
          <w:iCs/>
          <w:sz w:val="20"/>
          <w:szCs w:val="20"/>
          <w:lang w:val="uk-UA"/>
        </w:rPr>
        <w:tab/>
      </w:r>
      <w:r>
        <w:rPr>
          <w:rFonts w:ascii="Calibri" w:hAnsi="Calibri"/>
          <w:i w:val="0"/>
          <w:iCs/>
          <w:sz w:val="20"/>
          <w:szCs w:val="20"/>
          <w:lang w:val="uk-UA"/>
        </w:rPr>
        <w:t>В.Л</w:t>
      </w:r>
      <w:r w:rsidR="00DE01A7">
        <w:rPr>
          <w:rFonts w:ascii="Calibri" w:hAnsi="Calibri"/>
          <w:i w:val="0"/>
          <w:iCs/>
          <w:sz w:val="20"/>
          <w:szCs w:val="20"/>
          <w:lang w:val="uk-UA"/>
        </w:rPr>
        <w:t xml:space="preserve">. </w:t>
      </w:r>
      <w:r>
        <w:rPr>
          <w:rFonts w:ascii="Calibri" w:hAnsi="Calibri"/>
          <w:i w:val="0"/>
          <w:iCs/>
          <w:sz w:val="20"/>
          <w:szCs w:val="20"/>
          <w:lang w:val="uk-UA"/>
        </w:rPr>
        <w:t>Вишняков</w:t>
      </w:r>
      <w:r w:rsidR="00211F66">
        <w:rPr>
          <w:rFonts w:ascii="Calibri" w:hAnsi="Calibri"/>
          <w:i w:val="0"/>
          <w:iCs/>
          <w:sz w:val="20"/>
          <w:szCs w:val="20"/>
          <w:lang w:val="uk-UA"/>
        </w:rPr>
        <w:t xml:space="preserve"> </w:t>
      </w:r>
    </w:p>
    <w:p w14:paraId="4DA5F422" w14:textId="77777777" w:rsidR="00D47A68" w:rsidRPr="002D29B5" w:rsidRDefault="00D47A68" w:rsidP="007608AD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sectPr w:rsidR="00D47A68" w:rsidRPr="002D29B5" w:rsidSect="002C22F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56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28686" w14:textId="77777777" w:rsidR="00DB27BF" w:rsidRDefault="00DB27BF">
      <w:r>
        <w:separator/>
      </w:r>
    </w:p>
  </w:endnote>
  <w:endnote w:type="continuationSeparator" w:id="0">
    <w:p w14:paraId="6148C725" w14:textId="77777777" w:rsidR="00DB27BF" w:rsidRDefault="00DB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TEUR">
    <w:altName w:val="Consolas"/>
    <w:charset w:val="CC"/>
    <w:family w:val="modern"/>
    <w:pitch w:val="fixed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7DB67" w14:textId="77777777" w:rsidR="00961DB1" w:rsidRDefault="00961DB1" w:rsidP="0032057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818DC9A" w14:textId="77777777" w:rsidR="00961DB1" w:rsidRDefault="00961DB1" w:rsidP="00D972B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1105B" w14:textId="77777777" w:rsidR="00961DB1" w:rsidRDefault="00961DB1" w:rsidP="00D972B8">
    <w:pPr>
      <w:pStyle w:val="a4"/>
      <w:framePr w:wrap="around" w:vAnchor="text" w:hAnchor="page" w:x="11142" w:y="19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44F8">
      <w:rPr>
        <w:rStyle w:val="a5"/>
        <w:noProof/>
      </w:rPr>
      <w:t>2</w:t>
    </w:r>
    <w:r>
      <w:rPr>
        <w:rStyle w:val="a5"/>
      </w:rPr>
      <w:fldChar w:fldCharType="end"/>
    </w:r>
  </w:p>
  <w:p w14:paraId="5D4D30A6" w14:textId="77777777" w:rsidR="00961DB1" w:rsidRDefault="00961DB1" w:rsidP="00D972B8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9707B" w14:textId="77777777" w:rsidR="00961DB1" w:rsidRPr="00A01018" w:rsidRDefault="009D5106">
    <w:pPr>
      <w:pStyle w:val="a4"/>
      <w:rPr>
        <w:lang w:val="uk-UA"/>
      </w:rPr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42AFDAB9" wp14:editId="6F66C1F9">
              <wp:simplePos x="0" y="0"/>
              <wp:positionH relativeFrom="margin">
                <wp:align>inside</wp:align>
              </wp:positionH>
              <wp:positionV relativeFrom="margin">
                <wp:align>bottom</wp:align>
              </wp:positionV>
              <wp:extent cx="7019925" cy="859155"/>
              <wp:effectExtent l="0" t="1270" r="0" b="0"/>
              <wp:wrapSquare wrapText="bothSides"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19925" cy="859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CE030F" id="Rectangle 1" o:spid="_x0000_s1026" style="position:absolute;margin-left:0;margin-top:0;width:552.75pt;height:67.65pt;z-index:251657728;visibility:visible;mso-wrap-style:square;mso-width-percent:0;mso-height-percent:0;mso-wrap-distance-left:0;mso-wrap-distance-top:0;mso-wrap-distance-right:0;mso-wrap-distance-bottom:0;mso-position-horizontal:inside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" filled="f" stroked="f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4C56D" w14:textId="77777777" w:rsidR="00DB27BF" w:rsidRDefault="00DB27BF">
      <w:r>
        <w:separator/>
      </w:r>
    </w:p>
  </w:footnote>
  <w:footnote w:type="continuationSeparator" w:id="0">
    <w:p w14:paraId="7E49DAC3" w14:textId="77777777" w:rsidR="00DB27BF" w:rsidRDefault="00DB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F452F" w14:textId="77777777" w:rsidR="00961DB1" w:rsidRDefault="009D5106" w:rsidP="00235697">
    <w:pPr>
      <w:pStyle w:val="a3"/>
      <w:tabs>
        <w:tab w:val="clear" w:pos="9355"/>
        <w:tab w:val="right" w:pos="9911"/>
      </w:tabs>
      <w:ind w:right="572"/>
    </w:pPr>
    <w:r>
      <w:rPr>
        <w:noProof/>
        <w:lang w:val="uk-UA" w:eastAsia="uk-UA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043751C1" wp14:editId="594813DB">
              <wp:simplePos x="0" y="0"/>
              <wp:positionH relativeFrom="page">
                <wp:posOffset>306070</wp:posOffset>
              </wp:positionH>
              <wp:positionV relativeFrom="page">
                <wp:posOffset>245745</wp:posOffset>
              </wp:positionV>
              <wp:extent cx="7005955" cy="10401300"/>
              <wp:effectExtent l="10795" t="17145" r="12700" b="1905"/>
              <wp:wrapNone/>
              <wp:docPr id="81" name="grpPageNex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5955" cy="10401300"/>
                        <a:chOff x="454" y="0"/>
                        <a:chExt cx="11170" cy="16556"/>
                      </a:xfrm>
                    </wpg:grpSpPr>
                    <wps:wsp>
                      <wps:cNvPr id="82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2C5455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3" name="Text Box 197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CE7C64" w14:textId="77777777" w:rsidR="00961DB1" w:rsidRPr="00A01018" w:rsidRDefault="00961DB1" w:rsidP="00D4393F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lang w:val="uk-UA"/>
                              </w:rPr>
                              <w:t>Вим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D48CA27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5" name="Text Box 199"/>
                      <wps:cNvSpPr txBox="1">
                        <a:spLocks noChangeArrowheads="1"/>
                      </wps:cNvSpPr>
                      <wps:spPr bwMode="auto">
                        <a:xfrm>
                          <a:off x="1701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109C72" w14:textId="77777777" w:rsidR="00961DB1" w:rsidRPr="00DF2469" w:rsidRDefault="00961DB1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л.уч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6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AB98F8" w14:textId="77777777" w:rsidR="00961DB1" w:rsidRPr="00DF2469" w:rsidRDefault="00961DB1" w:rsidP="00D4393F">
                            <w:pPr>
                              <w:pStyle w:val="Twordizm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7" name="Text Box 201"/>
                      <wps:cNvSpPr txBox="1">
                        <a:spLocks noChangeArrowheads="1"/>
                      </wps:cNvSpPr>
                      <wps:spPr bwMode="auto">
                        <a:xfrm>
                          <a:off x="2835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C5BF88D" w14:textId="77777777" w:rsidR="00961DB1" w:rsidRPr="00DF2469" w:rsidRDefault="00961DB1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8" name="Text Box 202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6F8208" w14:textId="77777777" w:rsidR="00961DB1" w:rsidRDefault="00961DB1" w:rsidP="00D4393F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9" name="Text Box 203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9E0798" w14:textId="77777777" w:rsidR="00961DB1" w:rsidRPr="00DF2469" w:rsidRDefault="00961DB1" w:rsidP="00D4393F">
                            <w:pPr>
                              <w:pStyle w:val="Twordizme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дп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0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B4441F" w14:textId="77777777" w:rsidR="00961DB1" w:rsidRPr="00AF072F" w:rsidRDefault="00961DB1" w:rsidP="00D4393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1" name="Text Box 205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764202C" w14:textId="77777777" w:rsidR="00961DB1" w:rsidRPr="009155C0" w:rsidRDefault="00961DB1" w:rsidP="00D4393F">
                            <w:pPr>
                              <w:pStyle w:val="Twordizme"/>
                            </w:pPr>
                            <w:r w:rsidRPr="009155C0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2" name="tbxOboz"/>
                      <wps:cNvSpPr txBox="1">
                        <a:spLocks noChangeArrowheads="1"/>
                      </wps:cNvSpPr>
                      <wps:spPr bwMode="auto">
                        <a:xfrm>
                          <a:off x="5160" y="15649"/>
                          <a:ext cx="5698" cy="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909C3B" w14:textId="77777777" w:rsidR="00D86833" w:rsidRDefault="00175DC7" w:rsidP="0004012E">
                            <w:pPr>
                              <w:pStyle w:val="Twordnaim"/>
                              <w:rPr>
                                <w:rFonts w:ascii="Calibri" w:hAnsi="Calibri"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75DC7">
                              <w:rPr>
                                <w:rFonts w:ascii="Calibri" w:hAnsi="Calibri"/>
                                <w:sz w:val="16"/>
                                <w:szCs w:val="16"/>
                                <w:lang w:val="uk-UA"/>
                              </w:rPr>
                              <w:t>Оптимізація еле</w:t>
                            </w:r>
                            <w:r w:rsidR="00D86833">
                              <w:rPr>
                                <w:rFonts w:ascii="Calibri" w:hAnsi="Calibri"/>
                                <w:sz w:val="16"/>
                                <w:szCs w:val="16"/>
                                <w:lang w:val="uk-UA"/>
                              </w:rPr>
                              <w:t>ктроспоживання нагрівальної печі</w:t>
                            </w:r>
                            <w:r w:rsidRPr="00175DC7">
                              <w:rPr>
                                <w:rFonts w:ascii="Calibri" w:hAnsi="Calibri"/>
                                <w:sz w:val="16"/>
                                <w:szCs w:val="16"/>
                                <w:lang w:val="uk-UA"/>
                              </w:rPr>
                              <w:t xml:space="preserve"> видувно</w:t>
                            </w:r>
                            <w:r w:rsidR="00802373">
                              <w:rPr>
                                <w:rFonts w:ascii="Calibri" w:hAnsi="Calibri"/>
                                <w:sz w:val="16"/>
                                <w:szCs w:val="16"/>
                                <w:lang w:val="uk-UA"/>
                              </w:rPr>
                              <w:t>ї</w:t>
                            </w:r>
                            <w:r w:rsidRPr="00175DC7">
                              <w:rPr>
                                <w:rFonts w:ascii="Calibri" w:hAnsi="Calibri"/>
                                <w:sz w:val="16"/>
                                <w:szCs w:val="16"/>
                                <w:lang w:val="uk-UA"/>
                              </w:rPr>
                              <w:t xml:space="preserve"> машини</w:t>
                            </w:r>
                          </w:p>
                          <w:p w14:paraId="18C676C0" w14:textId="77777777" w:rsidR="0004012E" w:rsidRPr="00175DC7" w:rsidRDefault="00175DC7" w:rsidP="0004012E">
                            <w:pPr>
                              <w:pStyle w:val="Twordnaim"/>
                              <w:rPr>
                                <w:rFonts w:ascii="Calibri" w:hAnsi="Calibri"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75DC7">
                              <w:rPr>
                                <w:rFonts w:ascii="Calibri" w:hAnsi="Calibri"/>
                                <w:sz w:val="16"/>
                                <w:szCs w:val="16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175DC7">
                              <w:rPr>
                                <w:rFonts w:ascii="Calibri" w:hAnsi="Calibri"/>
                                <w:sz w:val="16"/>
                                <w:szCs w:val="16"/>
                                <w:lang w:val="uk-UA"/>
                              </w:rPr>
                              <w:t>Blomax</w:t>
                            </w:r>
                            <w:proofErr w:type="spellEnd"/>
                            <w:r w:rsidRPr="00175DC7">
                              <w:rPr>
                                <w:rFonts w:ascii="Calibri" w:hAnsi="Calibri"/>
                                <w:sz w:val="16"/>
                                <w:szCs w:val="16"/>
                                <w:lang w:val="uk-UA"/>
                              </w:rPr>
                              <w:t xml:space="preserve"> 14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93" name="Text Box 207"/>
                      <wps:cNvSpPr txBox="1">
                        <a:spLocks noChangeArrowheads="1"/>
                      </wps:cNvSpPr>
                      <wps:spPr bwMode="auto">
                        <a:xfrm>
                          <a:off x="11057" y="15422"/>
                          <a:ext cx="567" cy="39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731F988" w14:textId="77777777" w:rsidR="00961DB1" w:rsidRPr="003A75B2" w:rsidRDefault="00961DB1" w:rsidP="00D4393F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  <w:p w14:paraId="433EACCC" w14:textId="77777777" w:rsidR="00961DB1" w:rsidRPr="00CA2394" w:rsidRDefault="00961DB1" w:rsidP="00D4393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  <wps:wsp>
                      <wps:cNvPr id="94" name="tbxPage"/>
                      <wps:cNvSpPr txBox="1">
                        <a:spLocks noChangeArrowheads="1"/>
                      </wps:cNvSpPr>
                      <wps:spPr bwMode="auto">
                        <a:xfrm>
                          <a:off x="11057" y="15819"/>
                          <a:ext cx="567" cy="45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3856A5E" w14:textId="77777777" w:rsidR="00961DB1" w:rsidRPr="00D972B8" w:rsidRDefault="00961DB1" w:rsidP="00D972B8">
                            <w:pPr>
                              <w:jc w:val="center"/>
                              <w:rPr>
                                <w:rFonts w:ascii="ISOCPEUR" w:hAnsi="ISOCPEUR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5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E4D829" w14:textId="77777777" w:rsidR="00961DB1" w:rsidRPr="00901D73" w:rsidRDefault="00961DB1" w:rsidP="00D4393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6" name="Text Box 210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325E74B" w14:textId="77777777" w:rsidR="00961DB1" w:rsidRPr="00A01018" w:rsidRDefault="00961DB1" w:rsidP="00D4393F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68301B">
                              <w:t>нв</w:t>
                            </w:r>
                            <w:proofErr w:type="spellEnd"/>
                            <w:r w:rsidRPr="0068301B">
                              <w:t xml:space="preserve">. №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7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55938" w14:textId="77777777" w:rsidR="00961DB1" w:rsidRPr="00693C49" w:rsidRDefault="00961DB1" w:rsidP="00693C49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8" name="Text Box 212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257357" w14:textId="77777777" w:rsidR="00961DB1" w:rsidRPr="00FA5B34" w:rsidRDefault="00961DB1" w:rsidP="00D4393F">
                            <w:pPr>
                              <w:pStyle w:val="Twordaddfieldheads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дп</w:t>
                            </w:r>
                            <w:proofErr w:type="spellEnd"/>
                            <w:r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4CC69804" w14:textId="77777777" w:rsidR="00961DB1" w:rsidRPr="00AF072F" w:rsidRDefault="00961DB1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9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7D4193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100" name="Text Box 214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544CFD" w14:textId="77777777" w:rsidR="00961DB1" w:rsidRPr="00920A24" w:rsidRDefault="00961DB1" w:rsidP="00D4393F">
                            <w:pPr>
                              <w:pStyle w:val="Twordaddfieldheads"/>
                            </w:pPr>
                            <w:proofErr w:type="spellStart"/>
                            <w:r>
                              <w:t>Вза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м</w:t>
                            </w:r>
                            <w:r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нв</w:t>
                            </w:r>
                            <w:proofErr w:type="spellEnd"/>
                            <w:r>
                              <w:t>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01" name="Line 215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2" name="Line 216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3" name="Line 217"/>
                      <wps:cNvCnPr>
                        <a:cxnSpLocks noChangeShapeType="1"/>
                      </wps:cNvCnPr>
                      <wps:spPr bwMode="auto">
                        <a:xfrm>
                          <a:off x="1701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218"/>
                      <wps:cNvCnPr>
                        <a:cxnSpLocks noChangeShapeType="1"/>
                      </wps:cNvCnPr>
                      <wps:spPr bwMode="auto">
                        <a:xfrm>
                          <a:off x="2268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219"/>
                      <wps:cNvCnPr>
                        <a:cxnSpLocks noChangeShapeType="1"/>
                      </wps:cNvCnPr>
                      <wps:spPr bwMode="auto">
                        <a:xfrm>
                          <a:off x="3402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220"/>
                      <wps:cNvCnPr>
                        <a:cxnSpLocks noChangeShapeType="1"/>
                      </wps:cNvCnPr>
                      <wps:spPr bwMode="auto">
                        <a:xfrm>
                          <a:off x="4253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221"/>
                      <wps:cNvCnPr>
                        <a:cxnSpLocks noChangeShapeType="1"/>
                      </wps:cNvCnPr>
                      <wps:spPr bwMode="auto">
                        <a:xfrm>
                          <a:off x="4820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222"/>
                      <wps:cNvCnPr>
                        <a:cxnSpLocks noChangeShapeType="1"/>
                      </wps:cNvCnPr>
                      <wps:spPr bwMode="auto">
                        <a:xfrm>
                          <a:off x="1134" y="15422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Text Box 223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4043CF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5AD978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1" name="Text Box 225"/>
                      <wps:cNvSpPr txBox="1">
                        <a:spLocks noChangeArrowheads="1"/>
                      </wps:cNvSpPr>
                      <wps:spPr bwMode="auto">
                        <a:xfrm>
                          <a:off x="4820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C3F7B2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rPr>
                                <w:lang w:val="uk-UA"/>
                              </w:rPr>
                              <w:t>Копіював</w:t>
                            </w:r>
                            <w:r>
                              <w:t>:</w:t>
                            </w:r>
                          </w:p>
                          <w:p w14:paraId="480230B8" w14:textId="77777777" w:rsidR="00961DB1" w:rsidRPr="00AF072F" w:rsidRDefault="00961DB1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2" name="Line 226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Line 227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4" name="Line 228"/>
                      <wps:cNvCnPr>
                        <a:cxnSpLocks noChangeShapeType="1"/>
                      </wps:cNvCnPr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5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09890A6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6" name="Text Box 230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E6A3D5D" w14:textId="77777777" w:rsidR="00961DB1" w:rsidRPr="00DF2469" w:rsidRDefault="00961DB1" w:rsidP="00D4393F">
                            <w:pPr>
                              <w:pStyle w:val="Twordizme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7" name="Line 231"/>
                      <wps:cNvCnPr>
                        <a:cxnSpLocks noChangeShapeType="1"/>
                      </wps:cNvCnPr>
                      <wps:spPr bwMode="auto">
                        <a:xfrm>
                          <a:off x="2835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43751C1" id="grpPageNext" o:spid="_x0000_s1026" style="position:absolute;margin-left:24.1pt;margin-top:19.35pt;width:551.65pt;height:819pt;z-index:251656704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e" o:spid="_x0000_s1027" type="#_x0000_t202" style="position:absolute;left:1134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" filled="f" strokeweight=".5pt">
                <v:textbox inset="0,.5mm,0,0">
                  <w:txbxContent>
                    <w:p w14:paraId="542C5455" w14:textId="77777777" w:rsidR="00961DB1" w:rsidRPr="002979E3" w:rsidRDefault="00961DB1" w:rsidP="002979E3"/>
                  </w:txbxContent>
                </v:textbox>
              </v:shape>
              <v:shape id="Text Box 197" o:spid="_x0000_s1028" type="#_x0000_t202" style="position:absolute;left:1134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" filled="f" strokeweight=".5pt">
                <v:textbox inset="0,.5mm,0,0">
                  <w:txbxContent>
                    <w:p w14:paraId="3ECE7C64" w14:textId="77777777" w:rsidR="00961DB1" w:rsidRPr="00A01018" w:rsidRDefault="00961DB1" w:rsidP="00D4393F">
                      <w:pPr>
                        <w:pStyle w:val="Twordizme"/>
                        <w:rPr>
                          <w:lang w:val="uk-UA"/>
                        </w:rPr>
                      </w:pPr>
                      <w:proofErr w:type="spellStart"/>
                      <w:r>
                        <w:rPr>
                          <w:lang w:val="uk-UA"/>
                        </w:rPr>
                        <w:t>Вим</w:t>
                      </w:r>
                      <w:proofErr w:type="spellEnd"/>
                      <w:r>
                        <w:rPr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bxIzmk" o:spid="_x0000_s1029" type="#_x0000_t202" style="position:absolute;left:1701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" filled="f" strokeweight=".5pt">
                <v:textbox inset="0,.5mm,0,0">
                  <w:txbxContent>
                    <w:p w14:paraId="5D48CA27" w14:textId="77777777" w:rsidR="00961DB1" w:rsidRPr="002979E3" w:rsidRDefault="00961DB1" w:rsidP="002979E3"/>
                  </w:txbxContent>
                </v:textbox>
              </v:shape>
              <v:shape id="Text Box 199" o:spid="_x0000_s1030" type="#_x0000_t202" style="position:absolute;left:1701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" filled="f" strokeweight=".5pt">
                <v:textbox inset="0,.5mm,0,0">
                  <w:txbxContent>
                    <w:p w14:paraId="69109C72" w14:textId="77777777" w:rsidR="00961DB1" w:rsidRPr="00DF2469" w:rsidRDefault="00961DB1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л.уч</w:t>
                      </w:r>
                      <w:proofErr w:type="spellEnd"/>
                    </w:p>
                  </w:txbxContent>
                </v:textbox>
              </v:shape>
              <v:shape id="tbxNdoc" o:spid="_x0000_s1031" type="#_x0000_t202" style="position:absolute;left:2835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" filled="f" strokeweight=".5pt">
                <v:textbox inset="0,.5mm,0,0">
                  <w:txbxContent>
                    <w:p w14:paraId="11AB98F8" w14:textId="77777777" w:rsidR="00961DB1" w:rsidRPr="00DF2469" w:rsidRDefault="00961DB1" w:rsidP="00D4393F">
                      <w:pPr>
                        <w:pStyle w:val="Twordizme"/>
                      </w:pPr>
                    </w:p>
                  </w:txbxContent>
                </v:textbox>
              </v:shape>
              <v:shape id="Text Box 201" o:spid="_x0000_s1032" type="#_x0000_t202" style="position:absolute;left:2835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" filled="f" strokeweight=".5pt">
                <v:textbox inset="0,.5mm,0,0">
                  <w:txbxContent>
                    <w:p w14:paraId="5C5BF88D" w14:textId="77777777" w:rsidR="00961DB1" w:rsidRPr="00DF2469" w:rsidRDefault="00961DB1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№ док.</w:t>
                      </w:r>
                    </w:p>
                  </w:txbxContent>
                </v:textbox>
              </v:shape>
              <v:shape id="Text Box 202" o:spid="_x0000_s1033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" filled="f" strokeweight=".5pt">
                <v:textbox inset="0,.5mm,0,0">
                  <w:txbxContent>
                    <w:p w14:paraId="766F8208" w14:textId="77777777" w:rsidR="00961DB1" w:rsidRDefault="00961DB1" w:rsidP="00D4393F">
                      <w:pPr>
                        <w:pStyle w:val="Tworddate"/>
                      </w:pPr>
                    </w:p>
                  </w:txbxContent>
                </v:textbox>
              </v:shape>
              <v:shape id="Text Box 203" o:spid="_x0000_s1034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" filled="f" strokeweight=".5pt">
                <v:textbox inset="0,.5mm,0,0">
                  <w:txbxContent>
                    <w:p w14:paraId="559E0798" w14:textId="77777777" w:rsidR="00961DB1" w:rsidRPr="00DF2469" w:rsidRDefault="00961DB1" w:rsidP="00D4393F">
                      <w:pPr>
                        <w:pStyle w:val="Twordizme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дп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  <v:shape id="tbxIzmd" o:spid="_x0000_s1035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" filled="f" strokeweight=".5pt">
                <v:textbox inset="0,.5mm,0,0">
                  <w:txbxContent>
                    <w:p w14:paraId="61B4441F" w14:textId="77777777" w:rsidR="00961DB1" w:rsidRPr="00AF072F" w:rsidRDefault="00961DB1" w:rsidP="00D4393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  <v:shape id="Text Box 205" o:spid="_x0000_s1036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" filled="f" strokeweight=".5pt">
                <v:textbox inset="0,.5mm,0,0">
                  <w:txbxContent>
                    <w:p w14:paraId="1764202C" w14:textId="77777777" w:rsidR="00961DB1" w:rsidRPr="009155C0" w:rsidRDefault="00961DB1" w:rsidP="00D4393F">
                      <w:pPr>
                        <w:pStyle w:val="Twordizme"/>
                      </w:pPr>
                      <w:r w:rsidRPr="009155C0">
                        <w:t>Дата</w:t>
                      </w:r>
                    </w:p>
                  </w:txbxContent>
                </v:textbox>
              </v:shape>
              <v:shape id="tbxOboz" o:spid="_x0000_s1037" type="#_x0000_t202" style="position:absolute;left:5160;top:15649;width:5698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" filled="f" stroked="f">
                <v:textbox inset=",0,,0">
                  <w:txbxContent>
                    <w:p w14:paraId="7A909C3B" w14:textId="77777777" w:rsidR="00D86833" w:rsidRDefault="00175DC7" w:rsidP="0004012E">
                      <w:pPr>
                        <w:pStyle w:val="Twordnaim"/>
                        <w:rPr>
                          <w:rFonts w:ascii="Calibri" w:hAnsi="Calibri"/>
                          <w:sz w:val="16"/>
                          <w:szCs w:val="16"/>
                          <w:lang w:val="uk-UA"/>
                        </w:rPr>
                      </w:pPr>
                      <w:r w:rsidRPr="00175DC7">
                        <w:rPr>
                          <w:rFonts w:ascii="Calibri" w:hAnsi="Calibri"/>
                          <w:sz w:val="16"/>
                          <w:szCs w:val="16"/>
                          <w:lang w:val="uk-UA"/>
                        </w:rPr>
                        <w:t>Оптимізація еле</w:t>
                      </w:r>
                      <w:r w:rsidR="00D86833">
                        <w:rPr>
                          <w:rFonts w:ascii="Calibri" w:hAnsi="Calibri"/>
                          <w:sz w:val="16"/>
                          <w:szCs w:val="16"/>
                          <w:lang w:val="uk-UA"/>
                        </w:rPr>
                        <w:t>ктроспоживання нагрівальної печі</w:t>
                      </w:r>
                      <w:r w:rsidRPr="00175DC7">
                        <w:rPr>
                          <w:rFonts w:ascii="Calibri" w:hAnsi="Calibri"/>
                          <w:sz w:val="16"/>
                          <w:szCs w:val="16"/>
                          <w:lang w:val="uk-UA"/>
                        </w:rPr>
                        <w:t xml:space="preserve"> видувно</w:t>
                      </w:r>
                      <w:r w:rsidR="00802373">
                        <w:rPr>
                          <w:rFonts w:ascii="Calibri" w:hAnsi="Calibri"/>
                          <w:sz w:val="16"/>
                          <w:szCs w:val="16"/>
                          <w:lang w:val="uk-UA"/>
                        </w:rPr>
                        <w:t>ї</w:t>
                      </w:r>
                      <w:r w:rsidRPr="00175DC7">
                        <w:rPr>
                          <w:rFonts w:ascii="Calibri" w:hAnsi="Calibri"/>
                          <w:sz w:val="16"/>
                          <w:szCs w:val="16"/>
                          <w:lang w:val="uk-UA"/>
                        </w:rPr>
                        <w:t xml:space="preserve"> машини</w:t>
                      </w:r>
                    </w:p>
                    <w:p w14:paraId="18C676C0" w14:textId="77777777" w:rsidR="0004012E" w:rsidRPr="00175DC7" w:rsidRDefault="00175DC7" w:rsidP="0004012E">
                      <w:pPr>
                        <w:pStyle w:val="Twordnaim"/>
                        <w:rPr>
                          <w:rFonts w:ascii="Calibri" w:hAnsi="Calibri"/>
                          <w:sz w:val="16"/>
                          <w:szCs w:val="16"/>
                          <w:lang w:val="uk-UA"/>
                        </w:rPr>
                      </w:pPr>
                      <w:r w:rsidRPr="00175DC7">
                        <w:rPr>
                          <w:rFonts w:ascii="Calibri" w:hAnsi="Calibri"/>
                          <w:sz w:val="16"/>
                          <w:szCs w:val="16"/>
                          <w:lang w:val="uk-UA"/>
                        </w:rPr>
                        <w:t xml:space="preserve"> </w:t>
                      </w:r>
                      <w:proofErr w:type="spellStart"/>
                      <w:r w:rsidRPr="00175DC7">
                        <w:rPr>
                          <w:rFonts w:ascii="Calibri" w:hAnsi="Calibri"/>
                          <w:sz w:val="16"/>
                          <w:szCs w:val="16"/>
                          <w:lang w:val="uk-UA"/>
                        </w:rPr>
                        <w:t>Blomax</w:t>
                      </w:r>
                      <w:proofErr w:type="spellEnd"/>
                      <w:r w:rsidRPr="00175DC7">
                        <w:rPr>
                          <w:rFonts w:ascii="Calibri" w:hAnsi="Calibri"/>
                          <w:sz w:val="16"/>
                          <w:szCs w:val="16"/>
                          <w:lang w:val="uk-UA"/>
                        </w:rPr>
                        <w:t xml:space="preserve"> 14</w:t>
                      </w:r>
                    </w:p>
                  </w:txbxContent>
                </v:textbox>
              </v:shape>
              <v:shape id="Text Box 207" o:spid="_x0000_s1038" type="#_x0000_t202" style="position:absolute;left:11057;top:15422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" filled="f" strokeweight="1.5pt">
                <v:textbox inset="0,1mm,0,0">
                  <w:txbxContent>
                    <w:p w14:paraId="2731F988" w14:textId="77777777" w:rsidR="00961DB1" w:rsidRPr="003A75B2" w:rsidRDefault="00961DB1" w:rsidP="00D4393F">
                      <w:pPr>
                        <w:pStyle w:val="Twordlitlistlistov"/>
                      </w:pPr>
                      <w:r>
                        <w:t>Лист</w:t>
                      </w:r>
                    </w:p>
                    <w:p w14:paraId="433EACCC" w14:textId="77777777" w:rsidR="00961DB1" w:rsidRPr="00CA2394" w:rsidRDefault="00961DB1" w:rsidP="00D4393F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  <v:shape id="tbxPage" o:spid="_x0000_s1039" type="#_x0000_t202" style="position:absolute;left:11057;top:15819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" filled="f" strokeweight="1.5pt">
                <v:textbox inset="0,0,0,0">
                  <w:txbxContent>
                    <w:p w14:paraId="53856A5E" w14:textId="77777777" w:rsidR="00961DB1" w:rsidRPr="00D972B8" w:rsidRDefault="00961DB1" w:rsidP="00D972B8">
                      <w:pPr>
                        <w:jc w:val="center"/>
                        <w:rPr>
                          <w:rFonts w:ascii="ISOCPEUR" w:hAnsi="ISOCPEUR"/>
                          <w:szCs w:val="20"/>
                        </w:rPr>
                      </w:pPr>
                    </w:p>
                  </w:txbxContent>
                </v:textbox>
              </v:shape>
              <v:shape id="tbxInpo" o:spid="_x0000_s1040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1DE4D829" w14:textId="77777777" w:rsidR="00961DB1" w:rsidRPr="00901D73" w:rsidRDefault="00961DB1" w:rsidP="00D4393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10" o:spid="_x0000_s1041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" filled="f" strokeweight="1.5pt">
                <v:textbox style="layout-flow:vertical;mso-layout-flow-alt:bottom-to-top" inset="0,0,0,0">
                  <w:txbxContent>
                    <w:p w14:paraId="5325E74B" w14:textId="77777777" w:rsidR="00961DB1" w:rsidRPr="00A01018" w:rsidRDefault="00961DB1" w:rsidP="00D4393F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68301B">
                        <w:t>нв</w:t>
                      </w:r>
                      <w:proofErr w:type="spellEnd"/>
                      <w:r w:rsidRPr="0068301B">
                        <w:t xml:space="preserve">. №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shape id="tbxInpd" o:spid="_x0000_s1042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23655938" w14:textId="77777777" w:rsidR="00961DB1" w:rsidRPr="00693C49" w:rsidRDefault="00961DB1" w:rsidP="00693C49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ext Box 212" o:spid="_x0000_s1043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19257357" w14:textId="77777777" w:rsidR="00961DB1" w:rsidRPr="00FA5B34" w:rsidRDefault="00961DB1" w:rsidP="00D4393F">
                      <w:pPr>
                        <w:pStyle w:val="Twordaddfieldheads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дп</w:t>
                      </w:r>
                      <w:proofErr w:type="spellEnd"/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4CC69804" w14:textId="77777777" w:rsidR="00961DB1" w:rsidRPr="00AF072F" w:rsidRDefault="00961DB1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bxInvz" o:spid="_x0000_s1044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3A7D4193" w14:textId="77777777" w:rsidR="00961DB1" w:rsidRPr="00693C49" w:rsidRDefault="00961DB1" w:rsidP="00693C49"/>
                  </w:txbxContent>
                </v:textbox>
              </v:shape>
              <v:shape id="Text Box 214" o:spid="_x0000_s1045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" strokeweight="1.5pt">
                <v:textbox style="layout-flow:vertical;mso-layout-flow-alt:bottom-to-top" inset="0,0,0,0">
                  <w:txbxContent>
                    <w:p w14:paraId="0A544CFD" w14:textId="77777777" w:rsidR="00961DB1" w:rsidRPr="00920A24" w:rsidRDefault="00961DB1" w:rsidP="00D4393F">
                      <w:pPr>
                        <w:pStyle w:val="Twordaddfieldheads"/>
                      </w:pPr>
                      <w:proofErr w:type="spellStart"/>
                      <w:r>
                        <w:t>Вза</w:t>
                      </w:r>
                      <w:proofErr w:type="spellEnd"/>
                      <w:r>
                        <w:rPr>
                          <w:lang w:val="uk-UA"/>
                        </w:rPr>
                        <w:t>м</w:t>
                      </w:r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нв</w:t>
                      </w:r>
                      <w:proofErr w:type="spellEnd"/>
                      <w:r>
                        <w:t>. №</w:t>
                      </w:r>
                    </w:p>
                  </w:txbxContent>
                </v:textbox>
              </v:shape>
              <v:line id="Line 215" o:spid="_x0000_s1046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" strokeweight="1.5pt"/>
              <v:line id="Line 216" o:spid="_x0000_s1047" style="position:absolute;visibility:visible;mso-wrap-style:square" from="1134,16273" to="11055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" strokeweight="1.5pt"/>
              <v:line id="Line 217" o:spid="_x0000_s1048" style="position:absolute;visibility:visible;mso-wrap-style:square" from="1701,15422" to="1701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" strokeweight="1.5pt"/>
              <v:line id="Line 218" o:spid="_x0000_s1049" style="position:absolute;visibility:visible;mso-wrap-style:square" from="2268,15422" to="2268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utmwgAAANwAAAAPAAAAZHJzL2Rvd25yZXYueG1sRE9Na8JA&#10;EL0L/odlBG+6aS0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DumutmwgAAANwAAAAPAAAA&#10;AAAAAAAAAAAAAAcCAABkcnMvZG93bnJldi54bWxQSwUGAAAAAAMAAwC3AAAA9gIAAAAA&#10;" strokeweight="1.5pt"/>
              <v:line id="Line 219" o:spid="_x0000_s1050" style="position:absolute;visibility:visible;mso-wrap-style:square" from="3402,15422" to="3402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k79wgAAANwAAAAPAAAAZHJzL2Rvd25yZXYueG1sRE9Na8JA&#10;EL0L/odlBG+6aaU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CB1k79wgAAANwAAAAPAAAA&#10;AAAAAAAAAAAAAAcCAABkcnMvZG93bnJldi54bWxQSwUGAAAAAAMAAwC3AAAA9gIAAAAA&#10;" strokeweight="1.5pt"/>
              <v:line id="Line 220" o:spid="_x0000_s1051" style="position:absolute;visibility:visible;mso-wrap-style:square" from="4253,15422" to="4253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" strokeweight="1.5pt"/>
              <v:line id="Line 221" o:spid="_x0000_s1052" style="position:absolute;visibility:visible;mso-wrap-style:square" from="4820,15422" to="4820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" strokeweight="1.5pt"/>
              <v:line id="Line 222" o:spid="_x0000_s1053" style="position:absolute;visibility:visible;mso-wrap-style:square" from="1134,15422" to="11055,1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" strokeweight="1.5pt"/>
              <v:shape id="Text Box 223" o:spid="_x0000_s1054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" filled="f" stroked="f" strokeweight="1.5pt">
                <v:textbox inset="0,0,0,0">
                  <w:txbxContent>
                    <w:p w14:paraId="0E4043CF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t>Формат</w:t>
                      </w:r>
                    </w:p>
                  </w:txbxContent>
                </v:textbox>
              </v:shape>
              <v:shape id="tbxFrmt" o:spid="_x0000_s1055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" filled="f" stroked="f" strokeweight="1.5pt">
                <v:textbox inset="0,0,0,0">
                  <w:txbxContent>
                    <w:p w14:paraId="185AD978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t>А4</w:t>
                      </w:r>
                    </w:p>
                  </w:txbxContent>
                </v:textbox>
              </v:shape>
              <v:shape id="Text Box 225" o:spid="_x0000_s1056" type="#_x0000_t202" style="position:absolute;left:4820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  <v:textbox inset="0,0,0,0">
                  <w:txbxContent>
                    <w:p w14:paraId="1BC3F7B2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rPr>
                          <w:lang w:val="uk-UA"/>
                        </w:rPr>
                        <w:t>Копіював</w:t>
                      </w:r>
                      <w:r>
                        <w:t>:</w:t>
                      </w:r>
                    </w:p>
                    <w:p w14:paraId="480230B8" w14:textId="77777777" w:rsidR="00961DB1" w:rsidRPr="00AF072F" w:rsidRDefault="00961DB1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line id="Line 226" o:spid="_x0000_s1057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" strokeweight="1.5pt"/>
              <v:line id="Line 227" o:spid="_x0000_s1058" style="position:absolute;visibility:visible;mso-wrap-style:square" from="11624,0" to="11624,16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<v:line id="Line 228" o:spid="_x0000_s1059" style="position:absolute;visibility:visible;mso-wrap-style:square" from="1134,15989" to="4819,15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" strokeweight="1.5pt"/>
              <v:shape id="tbxIzml" o:spid="_x0000_s1060" type="#_x0000_t202" style="position:absolute;left:2268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" filled="f" strokeweight=".5pt">
                <v:textbox inset="0,.5mm,0,0">
                  <w:txbxContent>
                    <w:p w14:paraId="709890A6" w14:textId="77777777" w:rsidR="00961DB1" w:rsidRPr="002979E3" w:rsidRDefault="00961DB1" w:rsidP="002979E3"/>
                  </w:txbxContent>
                </v:textbox>
              </v:shape>
              <v:shape id="Text Box 230" o:spid="_x0000_s1061" type="#_x0000_t202" style="position:absolute;left:2268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" filled="f" strokeweight=".5pt">
                <v:textbox inset="0,.5mm,0,0">
                  <w:txbxContent>
                    <w:p w14:paraId="0E6A3D5D" w14:textId="77777777" w:rsidR="00961DB1" w:rsidRPr="00DF2469" w:rsidRDefault="00961DB1" w:rsidP="00D4393F">
                      <w:pPr>
                        <w:pStyle w:val="Twordizme"/>
                      </w:pPr>
                      <w:r>
                        <w:t>Лист</w:t>
                      </w:r>
                    </w:p>
                  </w:txbxContent>
                </v:textbox>
              </v:shape>
              <v:line id="Line 231" o:spid="_x0000_s1062" style="position:absolute;visibility:visible;mso-wrap-style:square" from="2835,15422" to="2835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" strokeweight="1.5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3CAAF" w14:textId="77777777" w:rsidR="00961DB1" w:rsidRPr="00801992" w:rsidRDefault="007343E1" w:rsidP="00A01018">
    <w:pPr>
      <w:tabs>
        <w:tab w:val="left" w:pos="6804"/>
        <w:tab w:val="left" w:pos="7513"/>
        <w:tab w:val="left" w:pos="7939"/>
        <w:tab w:val="left" w:pos="8222"/>
      </w:tabs>
      <w:jc w:val="center"/>
      <w:rPr>
        <w:rFonts w:ascii="Calibri" w:hAnsi="Calibri" w:cs="Arial"/>
        <w:b/>
        <w:color w:val="0033CC"/>
        <w:lang w:val="uk-UA"/>
      </w:rPr>
    </w:pPr>
    <w:r>
      <w:rPr>
        <w:noProof/>
        <w:lang w:val="uk-UA" w:eastAsia="uk-UA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3D2EA1FC" wp14:editId="410909D4">
              <wp:simplePos x="0" y="0"/>
              <wp:positionH relativeFrom="page">
                <wp:posOffset>-47625</wp:posOffset>
              </wp:positionH>
              <wp:positionV relativeFrom="page">
                <wp:posOffset>247650</wp:posOffset>
              </wp:positionV>
              <wp:extent cx="7381240" cy="10398760"/>
              <wp:effectExtent l="0" t="0" r="29210" b="2540"/>
              <wp:wrapNone/>
              <wp:docPr id="3" name="grpFirstPag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81240" cy="10398760"/>
                        <a:chOff x="0" y="0"/>
                        <a:chExt cx="11624" cy="16556"/>
                      </a:xfrm>
                    </wpg:grpSpPr>
                    <wps:wsp>
                      <wps:cNvPr id="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211B3F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5" name="Text Box 234"/>
                      <wps:cNvSpPr txBox="1">
                        <a:spLocks noChangeArrowheads="1"/>
                      </wps:cNvSpPr>
                      <wps:spPr bwMode="auto">
                        <a:xfrm>
                          <a:off x="2268" y="14572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4ABBD7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67BA5F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7" name="Text Box 236"/>
                      <wps:cNvSpPr txBox="1">
                        <a:spLocks noChangeArrowheads="1"/>
                      </wps:cNvSpPr>
                      <wps:spPr bwMode="auto">
                        <a:xfrm>
                          <a:off x="1134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CC498B2" w14:textId="77777777" w:rsidR="00961DB1" w:rsidRPr="00DF2469" w:rsidRDefault="00961DB1" w:rsidP="0069384D">
                            <w:pPr>
                              <w:pStyle w:val="Twordizme"/>
                            </w:pPr>
                            <w:r>
                              <w:rPr>
                                <w:lang w:val="uk-UA"/>
                              </w:rPr>
                              <w:t>Ви</w:t>
                            </w:r>
                            <w:r w:rsidRPr="004C30A9">
                              <w:t>м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" name="Text Box 237"/>
                      <wps:cNvSpPr txBox="1">
                        <a:spLocks noChangeArrowheads="1"/>
                      </wps:cNvSpPr>
                      <wps:spPr bwMode="auto">
                        <a:xfrm>
                          <a:off x="1701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8031B6" w14:textId="77777777" w:rsidR="00961DB1" w:rsidRPr="00A01018" w:rsidRDefault="00961DB1" w:rsidP="0069384D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r w:rsidRPr="004C30A9"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л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ьк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9163402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0" name="Text Box 239"/>
                      <wps:cNvSpPr txBox="1">
                        <a:spLocks noChangeArrowheads="1"/>
                      </wps:cNvSpPr>
                      <wps:spPr bwMode="auto">
                        <a:xfrm>
                          <a:off x="2835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7209A2D" w14:textId="77777777" w:rsidR="00961DB1" w:rsidRPr="00DF2469" w:rsidRDefault="00961DB1" w:rsidP="0069384D">
                            <w:pPr>
                              <w:pStyle w:val="Twordizme"/>
                              <w:rPr>
                                <w:sz w:val="20"/>
                                <w:szCs w:val="20"/>
                              </w:rPr>
                            </w:pPr>
                            <w:r w:rsidRPr="001C2705">
                              <w:t>№</w:t>
                            </w:r>
                            <w:r>
                              <w:t xml:space="preserve"> </w:t>
                            </w:r>
                            <w:r w:rsidRPr="001C2705">
                              <w:t>док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" name="tbxFam1"/>
                      <wps:cNvSpPr txBox="1">
                        <a:spLocks noChangeArrowheads="1"/>
                      </wps:cNvSpPr>
                      <wps:spPr bwMode="auto">
                        <a:xfrm>
                          <a:off x="2268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A09810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2" name="tbxFam2"/>
                      <wps:cNvSpPr txBox="1">
                        <a:spLocks noChangeArrowheads="1"/>
                      </wps:cNvSpPr>
                      <wps:spPr bwMode="auto">
                        <a:xfrm>
                          <a:off x="2268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824FEA5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3" name="tbxFam4"/>
                      <wps:cNvSpPr txBox="1">
                        <a:spLocks noChangeArrowheads="1"/>
                      </wps:cNvSpPr>
                      <wps:spPr bwMode="auto">
                        <a:xfrm>
                          <a:off x="2268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6CF2A61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4" name="tbxFam5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199988" w14:textId="77777777" w:rsidR="00961DB1" w:rsidRDefault="00961DB1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5" name="tbxFam6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01722D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6" name="tbxJob1"/>
                      <wps:cNvSpPr txBox="1">
                        <a:spLocks noChangeArrowheads="1"/>
                      </wps:cNvSpPr>
                      <wps:spPr bwMode="auto">
                        <a:xfrm>
                          <a:off x="1134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637570" w14:textId="77777777" w:rsidR="00961DB1" w:rsidRPr="00F66EF8" w:rsidRDefault="00961DB1" w:rsidP="0069384D">
                            <w:pPr>
                              <w:pStyle w:val="Twordfami"/>
                            </w:pPr>
                            <w:r>
                              <w:t>Директор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7" name="tbxJob2"/>
                      <wps:cNvSpPr txBox="1">
                        <a:spLocks noChangeArrowheads="1"/>
                      </wps:cNvSpPr>
                      <wps:spPr bwMode="auto">
                        <a:xfrm>
                          <a:off x="1134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176CC0D" w14:textId="77777777" w:rsidR="00961DB1" w:rsidRPr="00DF2469" w:rsidRDefault="00961DB1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8" name="tbxJob4"/>
                      <wps:cNvSpPr txBox="1">
                        <a:spLocks noChangeArrowheads="1"/>
                      </wps:cNvSpPr>
                      <wps:spPr bwMode="auto">
                        <a:xfrm>
                          <a:off x="1134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CD2BA57" w14:textId="77777777" w:rsidR="00961DB1" w:rsidRPr="00DF2469" w:rsidRDefault="00961DB1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9" name="tbxJob5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AC8D0DE" w14:textId="77777777" w:rsidR="00961DB1" w:rsidRPr="0039704B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Виконав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0" name="tbxJob6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7F5D69" w14:textId="77777777" w:rsidR="00961DB1" w:rsidRPr="0039704B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Перевірив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1" name="Text Box 250"/>
                      <wps:cNvSpPr txBox="1">
                        <a:spLocks noChangeArrowheads="1"/>
                      </wps:cNvSpPr>
                      <wps:spPr bwMode="auto">
                        <a:xfrm>
                          <a:off x="3402" y="14288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D1D0098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" name="Text Box 251"/>
                      <wps:cNvSpPr txBox="1">
                        <a:spLocks noChangeArrowheads="1"/>
                      </wps:cNvSpPr>
                      <wps:spPr bwMode="auto">
                        <a:xfrm>
                          <a:off x="3402" y="1457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5DC6BED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4C30A9">
                              <w:t>дп</w:t>
                            </w:r>
                            <w:proofErr w:type="spellEnd"/>
                            <w:r w:rsidRPr="001C2705"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3" name="Text Box 252"/>
                      <wps:cNvSpPr txBox="1">
                        <a:spLocks noChangeArrowheads="1"/>
                      </wps:cNvSpPr>
                      <wps:spPr bwMode="auto">
                        <a:xfrm>
                          <a:off x="3402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CE6C57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Text Box 253"/>
                      <wps:cNvSpPr txBox="1">
                        <a:spLocks noChangeArrowheads="1"/>
                      </wps:cNvSpPr>
                      <wps:spPr bwMode="auto">
                        <a:xfrm>
                          <a:off x="3402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70854D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Text Box 254"/>
                      <wps:cNvSpPr txBox="1">
                        <a:spLocks noChangeArrowheads="1"/>
                      </wps:cNvSpPr>
                      <wps:spPr bwMode="auto">
                        <a:xfrm>
                          <a:off x="3402" y="1542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578054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Text Box 255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D877516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Text Box 256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B75EDEA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826ECEF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9" name="Text Box 258"/>
                      <wps:cNvSpPr txBox="1">
                        <a:spLocks noChangeArrowheads="1"/>
                      </wps:cNvSpPr>
                      <wps:spPr bwMode="auto">
                        <a:xfrm>
                          <a:off x="4253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6A2B592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0" name="tbxDat1"/>
                      <wps:cNvSpPr txBox="1">
                        <a:spLocks noChangeArrowheads="1"/>
                      </wps:cNvSpPr>
                      <wps:spPr bwMode="auto">
                        <a:xfrm>
                          <a:off x="4253" y="14855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8B33E80" w14:textId="77777777" w:rsidR="00961DB1" w:rsidRPr="00A01018" w:rsidRDefault="00961DB1" w:rsidP="0069384D">
                            <w:pPr>
                              <w:pStyle w:val="Tworddate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1" name="tbxDat2"/>
                      <wps:cNvSpPr txBox="1">
                        <a:spLocks noChangeArrowheads="1"/>
                      </wps:cNvSpPr>
                      <wps:spPr bwMode="auto">
                        <a:xfrm>
                          <a:off x="4253" y="1513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964A12C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2" name="tbxDat4"/>
                      <wps:cNvSpPr txBox="1">
                        <a:spLocks noChangeArrowheads="1"/>
                      </wps:cNvSpPr>
                      <wps:spPr bwMode="auto">
                        <a:xfrm>
                          <a:off x="4253" y="1542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66A2E8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3" name="tbxDat5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27180E9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4" name="tbxDat6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8B94006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5" name="tbxOboz"/>
                      <wps:cNvSpPr txBox="1">
                        <a:spLocks noChangeArrowheads="1"/>
                      </wps:cNvSpPr>
                      <wps:spPr bwMode="auto">
                        <a:xfrm>
                          <a:off x="4933" y="14175"/>
                          <a:ext cx="6545" cy="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C199B5" w14:textId="77777777" w:rsidR="00961DB1" w:rsidRPr="004C30A9" w:rsidRDefault="00961DB1" w:rsidP="0069384D">
                            <w:pPr>
                              <w:pStyle w:val="Twordoboz"/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36" name="tbxFirm"/>
                      <wps:cNvSpPr txBox="1">
                        <a:spLocks noChangeArrowheads="1"/>
                      </wps:cNvSpPr>
                      <wps:spPr bwMode="auto">
                        <a:xfrm>
                          <a:off x="8789" y="15422"/>
                          <a:ext cx="2835" cy="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1DCB4A3" w14:textId="77777777" w:rsidR="00961DB1" w:rsidRPr="00B7725C" w:rsidRDefault="00961DB1" w:rsidP="00A01018">
                            <w:pPr>
                              <w:jc w:val="center"/>
                              <w:outlineLvl w:val="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П</w:t>
                            </w:r>
                            <w:r w:rsidR="00175DC7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РИВАТ</w:t>
                            </w: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НЕ АКЦІОНЕРНЕ</w:t>
                            </w: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ТОВАРИСТВО «КАРЛСБЕРГ УКРАЇНА»</w:t>
                            </w:r>
                          </w:p>
                          <w:p w14:paraId="4B0AB206" w14:textId="77777777" w:rsidR="00961DB1" w:rsidRPr="00A01018" w:rsidRDefault="00961DB1" w:rsidP="0069384D">
                            <w:pPr>
                              <w:pStyle w:val="Twordfirm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7" name="Text Box 266"/>
                      <wps:cNvSpPr txBox="1">
                        <a:spLocks noChangeArrowheads="1"/>
                      </wps:cNvSpPr>
                      <wps:spPr bwMode="auto">
                        <a:xfrm>
                          <a:off x="878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684A8B3" w14:textId="77777777" w:rsidR="00961DB1" w:rsidRPr="004C30A9" w:rsidRDefault="00961DB1" w:rsidP="0069384D">
                            <w:pPr>
                              <w:pStyle w:val="Twordlitlistlistov"/>
                            </w:pPr>
                            <w:r w:rsidRPr="004C30A9">
                              <w:t>Стад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я</w:t>
                            </w:r>
                          </w:p>
                          <w:p w14:paraId="7A48A5E1" w14:textId="77777777" w:rsidR="00961DB1" w:rsidRPr="004C30A9" w:rsidRDefault="00961DB1" w:rsidP="0069384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8" name="Text Box 267"/>
                      <wps:cNvSpPr txBox="1">
                        <a:spLocks noChangeArrowheads="1"/>
                      </wps:cNvSpPr>
                      <wps:spPr bwMode="auto">
                        <a:xfrm>
                          <a:off x="963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711BB33" w14:textId="77777777" w:rsidR="00961DB1" w:rsidRPr="003A75B2" w:rsidRDefault="00961DB1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" name="Text Box 268"/>
                      <wps:cNvSpPr txBox="1">
                        <a:spLocks noChangeArrowheads="1"/>
                      </wps:cNvSpPr>
                      <wps:spPr bwMode="auto">
                        <a:xfrm>
                          <a:off x="10490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019DBEC" w14:textId="77777777" w:rsidR="00961DB1" w:rsidRPr="003A75B2" w:rsidRDefault="00961DB1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" name="tbxPags"/>
                      <wps:cNvSpPr txBox="1">
                        <a:spLocks noChangeArrowheads="1"/>
                      </wps:cNvSpPr>
                      <wps:spPr bwMode="auto">
                        <a:xfrm>
                          <a:off x="10490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44581A4" w14:textId="77777777" w:rsidR="00961DB1" w:rsidRPr="0099233F" w:rsidRDefault="007E1147" w:rsidP="0004012E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1" name="tbxPage1"/>
                      <wps:cNvSpPr txBox="1">
                        <a:spLocks noChangeArrowheads="1"/>
                      </wps:cNvSpPr>
                      <wps:spPr bwMode="auto">
                        <a:xfrm>
                          <a:off x="963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2701D10" w14:textId="77777777" w:rsidR="00961DB1" w:rsidRPr="00B7725C" w:rsidRDefault="00961DB1" w:rsidP="00D972B8">
                            <w:pPr>
                              <w:jc w:val="center"/>
                              <w:rPr>
                                <w:rFonts w:ascii="ISOCPEUR" w:hAnsi="ISOCPEUR"/>
                                <w:i/>
                              </w:rPr>
                            </w:pPr>
                            <w:r w:rsidRPr="00B7725C">
                              <w:rPr>
                                <w:rFonts w:ascii="ISOCPEUR" w:hAnsi="ISOCPEUR"/>
                                <w:i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2" name="tbxLite"/>
                      <wps:cNvSpPr txBox="1">
                        <a:spLocks noChangeArrowheads="1"/>
                      </wps:cNvSpPr>
                      <wps:spPr bwMode="auto">
                        <a:xfrm>
                          <a:off x="878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3D230E" w14:textId="77777777" w:rsidR="00961DB1" w:rsidRPr="006C654A" w:rsidRDefault="00961DB1" w:rsidP="0069384D">
                            <w:pPr>
                              <w:pStyle w:val="Twordlitera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3" name="tbxNaim"/>
                      <wps:cNvSpPr txBox="1">
                        <a:spLocks noChangeArrowheads="1"/>
                      </wps:cNvSpPr>
                      <wps:spPr bwMode="auto">
                        <a:xfrm>
                          <a:off x="4820" y="14855"/>
                          <a:ext cx="3969" cy="9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9219B" w14:textId="77777777" w:rsidR="00961DB1" w:rsidRPr="0099233F" w:rsidRDefault="00961DB1" w:rsidP="00A01018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701B1DBC" w14:textId="77777777" w:rsidR="00E46D98" w:rsidRDefault="00E46D98" w:rsidP="003F38E5">
                            <w:pPr>
                              <w:pStyle w:val="Twordnaim"/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</w:pPr>
                          </w:p>
                          <w:p w14:paraId="5B509AC0" w14:textId="77777777" w:rsidR="00E46D98" w:rsidRDefault="00E46D98" w:rsidP="003F38E5">
                            <w:pPr>
                              <w:pStyle w:val="Twordnaim"/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</w:pPr>
                          </w:p>
                          <w:p w14:paraId="3E4D8F7E" w14:textId="77777777" w:rsidR="00E46D98" w:rsidRDefault="00E46D98" w:rsidP="003F38E5">
                            <w:pPr>
                              <w:pStyle w:val="Twordnaim"/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</w:pPr>
                          </w:p>
                          <w:p w14:paraId="4086A326" w14:textId="77777777" w:rsidR="00E46D98" w:rsidRDefault="00E46D98" w:rsidP="003F38E5">
                            <w:pPr>
                              <w:pStyle w:val="Twordnaim"/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</w:pPr>
                          </w:p>
                          <w:p w14:paraId="082DC27F" w14:textId="77777777" w:rsidR="00961DB1" w:rsidRPr="00656B18" w:rsidRDefault="00875F6D" w:rsidP="003F38E5">
                            <w:pPr>
                              <w:pStyle w:val="Twordnaim"/>
                              <w:rPr>
                                <w:rFonts w:ascii="ISOCTEUR" w:hAnsi="ISOCTEUR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656B18"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4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045DA5" w14:textId="77777777" w:rsidR="00961DB1" w:rsidRPr="004C30A9" w:rsidRDefault="00961DB1" w:rsidP="0069384D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5" name="Text Box 274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DEEBAB" w14:textId="77777777" w:rsidR="00961DB1" w:rsidRPr="0039704B" w:rsidRDefault="00961DB1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68301B">
                              <w:t>нв</w:t>
                            </w:r>
                            <w:proofErr w:type="spellEnd"/>
                            <w:r w:rsidRPr="0068301B">
                              <w:t xml:space="preserve">. №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6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09A0D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7" name="Text Box 276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B09A9A" w14:textId="77777777" w:rsidR="00961DB1" w:rsidRPr="00B9371F" w:rsidRDefault="00961DB1" w:rsidP="0069384D">
                            <w:pPr>
                              <w:pStyle w:val="Twordaddfieldheads"/>
                              <w:rPr>
                                <w:lang w:val="en-US"/>
                              </w:rPr>
                            </w:pPr>
                            <w:r w:rsidRPr="00B9371F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B9371F">
                              <w:t>дп</w:t>
                            </w:r>
                            <w:proofErr w:type="spellEnd"/>
                            <w:r w:rsidRPr="00B9371F"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2627BE4B" w14:textId="77777777" w:rsidR="00961DB1" w:rsidRPr="004C30A9" w:rsidRDefault="00961DB1" w:rsidP="0069384D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8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5EC191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9" name="Text Box 278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3D2DA" w14:textId="77777777" w:rsidR="00961DB1" w:rsidRPr="0039704B" w:rsidRDefault="00961DB1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 w:rsidRPr="0068301B">
                              <w:t>Инв. №.</w:t>
                            </w: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0" name="Line 279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1" name="tbxTdoc"/>
                      <wps:cNvSpPr txBox="1">
                        <a:spLocks noChangeArrowheads="1"/>
                      </wps:cNvSpPr>
                      <wps:spPr bwMode="auto">
                        <a:xfrm>
                          <a:off x="4820" y="15119"/>
                          <a:ext cx="3969" cy="11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BCADE8" w14:textId="77777777" w:rsidR="00961DB1" w:rsidRPr="00962FB3" w:rsidRDefault="00175DC7" w:rsidP="007343E1">
                            <w:pPr>
                              <w:pStyle w:val="Twordtdoc"/>
                              <w:rPr>
                                <w:lang w:val="ru-RU"/>
                              </w:rPr>
                            </w:pPr>
                            <w:proofErr w:type="spellStart"/>
                            <w:r w:rsidRPr="00175DC7">
                              <w:rPr>
                                <w:lang w:val="ru-RU"/>
                              </w:rPr>
                              <w:t>Оптимізація</w:t>
                            </w:r>
                            <w:proofErr w:type="spellEnd"/>
                            <w:r w:rsidRPr="00175DC7">
                              <w:rPr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175DC7">
                              <w:rPr>
                                <w:lang w:val="ru-RU"/>
                              </w:rPr>
                              <w:t>еле</w:t>
                            </w:r>
                            <w:r w:rsidR="00D86833">
                              <w:rPr>
                                <w:lang w:val="ru-RU"/>
                              </w:rPr>
                              <w:t>ктроспоживання</w:t>
                            </w:r>
                            <w:proofErr w:type="spellEnd"/>
                            <w:r w:rsidR="00D86833">
                              <w:rPr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="00D86833">
                              <w:rPr>
                                <w:lang w:val="ru-RU"/>
                              </w:rPr>
                              <w:t>нагрівальної</w:t>
                            </w:r>
                            <w:proofErr w:type="spellEnd"/>
                            <w:r w:rsidR="00D86833">
                              <w:rPr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="00D86833">
                              <w:rPr>
                                <w:lang w:val="ru-RU"/>
                              </w:rPr>
                              <w:t>печі</w:t>
                            </w:r>
                            <w:proofErr w:type="spellEnd"/>
                            <w:r w:rsidRPr="00175DC7">
                              <w:rPr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175DC7">
                              <w:rPr>
                                <w:lang w:val="ru-RU"/>
                              </w:rPr>
                              <w:t>видув</w:t>
                            </w:r>
                            <w:r w:rsidR="00802373">
                              <w:rPr>
                                <w:lang w:val="ru-RU"/>
                              </w:rPr>
                              <w:t>ної</w:t>
                            </w:r>
                            <w:proofErr w:type="spellEnd"/>
                            <w:r w:rsidRPr="00175DC7">
                              <w:rPr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175DC7">
                              <w:rPr>
                                <w:lang w:val="ru-RU"/>
                              </w:rPr>
                              <w:t>машини</w:t>
                            </w:r>
                            <w:proofErr w:type="spellEnd"/>
                            <w:r w:rsidRPr="00175DC7">
                              <w:rPr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175DC7">
                              <w:rPr>
                                <w:lang w:val="ru-RU"/>
                              </w:rPr>
                              <w:t>Blomax</w:t>
                            </w:r>
                            <w:proofErr w:type="spellEnd"/>
                            <w:r w:rsidRPr="00175DC7">
                              <w:rPr>
                                <w:lang w:val="ru-RU"/>
                              </w:rPr>
                              <w:t xml:space="preserve"> 14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" name="Line 281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" name="Line 282"/>
                      <wps:cNvCnPr>
                        <a:cxnSpLocks noChangeShapeType="1"/>
                      </wps:cNvCnPr>
                      <wps:spPr bwMode="auto">
                        <a:xfrm>
                          <a:off x="1701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4" name="Line 283"/>
                      <wps:cNvCnPr>
                        <a:cxnSpLocks noChangeShapeType="1"/>
                      </wps:cNvCnPr>
                      <wps:spPr bwMode="auto">
                        <a:xfrm>
                          <a:off x="3402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5" name="Line 284"/>
                      <wps:cNvCnPr>
                        <a:cxnSpLocks noChangeShapeType="1"/>
                      </wps:cNvCnPr>
                      <wps:spPr bwMode="auto">
                        <a:xfrm>
                          <a:off x="4253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6" name="Line 285"/>
                      <wps:cNvCnPr>
                        <a:cxnSpLocks noChangeShapeType="1"/>
                      </wps:cNvCnPr>
                      <wps:spPr bwMode="auto">
                        <a:xfrm>
                          <a:off x="4820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7" name="Line 286"/>
                      <wps:cNvCnPr>
                        <a:cxnSpLocks noChangeShapeType="1"/>
                      </wps:cNvCnPr>
                      <wps:spPr bwMode="auto">
                        <a:xfrm>
                          <a:off x="1134" y="14855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" name="Line 287"/>
                      <wps:cNvCnPr>
                        <a:cxnSpLocks noChangeShapeType="1"/>
                      </wps:cNvCnPr>
                      <wps:spPr bwMode="auto">
                        <a:xfrm>
                          <a:off x="1134" y="14005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9" name="Text Box 288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E24419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A4CE6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1" name="Text Box 290"/>
                      <wps:cNvSpPr txBox="1">
                        <a:spLocks noChangeArrowheads="1"/>
                      </wps:cNvSpPr>
                      <wps:spPr bwMode="auto">
                        <a:xfrm>
                          <a:off x="4366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5CF7D8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Коп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іював</w:t>
                            </w:r>
                            <w:proofErr w:type="spellEnd"/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2" name="Line 291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Line 292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485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4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E9E81" w14:textId="77777777" w:rsidR="00961DB1" w:rsidRPr="00725535" w:rsidRDefault="00961DB1" w:rsidP="0069384D">
                            <w:pPr>
                              <w:pStyle w:val="Twordizme"/>
                            </w:pPr>
                            <w:r>
                              <w:rPr>
                                <w:rStyle w:val="TwordizmeCha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5" name="Line 294"/>
                      <wps:cNvCnPr>
                        <a:cxnSpLocks noChangeShapeType="1"/>
                      </wps:cNvCnPr>
                      <wps:spPr bwMode="auto">
                        <a:xfrm>
                          <a:off x="2835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" name="Line 295"/>
                      <wps:cNvCnPr>
                        <a:cxnSpLocks noChangeShapeType="1"/>
                      </wps:cNvCnPr>
                      <wps:spPr bwMode="auto">
                        <a:xfrm>
                          <a:off x="2268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" name="Line 296"/>
                      <wps:cNvCnPr>
                        <a:cxnSpLocks noChangeShapeType="1"/>
                      </wps:cNvCnPr>
                      <wps:spPr bwMode="auto">
                        <a:xfrm>
                          <a:off x="1134" y="1457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8" name="tbxJob9"/>
                      <wps:cNvSpPr txBox="1">
                        <a:spLocks noChangeArrowheads="1"/>
                      </wps:cNvSpPr>
                      <wps:spPr bwMode="auto">
                        <a:xfrm>
                          <a:off x="851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00C6B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69" name="tbxJob7"/>
                      <wps:cNvSpPr txBox="1">
                        <a:spLocks noChangeArrowheads="1"/>
                      </wps:cNvSpPr>
                      <wps:spPr bwMode="auto">
                        <a:xfrm>
                          <a:off x="284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4CA518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0" name="tbxJob8"/>
                      <wps:cNvSpPr txBox="1">
                        <a:spLocks noChangeArrowheads="1"/>
                      </wps:cNvSpPr>
                      <wps:spPr bwMode="auto">
                        <a:xfrm>
                          <a:off x="567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3B7BE2" w14:textId="77777777" w:rsidR="00961DB1" w:rsidRPr="00A01018" w:rsidRDefault="00961DB1" w:rsidP="0069384D">
                            <w:pPr>
                              <w:pStyle w:val="Twordfami"/>
                              <w:rPr>
                                <w:sz w:val="20"/>
                                <w:lang w:val="uk-UA"/>
                              </w:rPr>
                            </w:pPr>
                            <w:r w:rsidRPr="00693C49">
                              <w:rPr>
                                <w:sz w:val="20"/>
                              </w:rPr>
                              <w:t>Р</w:t>
                            </w:r>
                            <w:proofErr w:type="spellStart"/>
                            <w:r>
                              <w:rPr>
                                <w:sz w:val="20"/>
                                <w:lang w:val="uk-UA"/>
                              </w:rPr>
                              <w:t>озробив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1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0" y="7768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B0EED" w14:textId="77777777" w:rsidR="00961DB1" w:rsidRPr="00A01018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Погоджено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2" name="tbxFam9"/>
                      <wps:cNvSpPr txBox="1">
                        <a:spLocks noChangeArrowheads="1"/>
                      </wps:cNvSpPr>
                      <wps:spPr bwMode="auto">
                        <a:xfrm>
                          <a:off x="851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32AEE5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3" name="tbxFam7"/>
                      <wps:cNvSpPr txBox="1">
                        <a:spLocks noChangeArrowheads="1"/>
                      </wps:cNvSpPr>
                      <wps:spPr bwMode="auto">
                        <a:xfrm>
                          <a:off x="284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3FCEA1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4" name="tbxFam8"/>
                      <wps:cNvSpPr txBox="1">
                        <a:spLocks noChangeArrowheads="1"/>
                      </wps:cNvSpPr>
                      <wps:spPr bwMode="auto">
                        <a:xfrm>
                          <a:off x="567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4D0A5" w14:textId="77777777" w:rsidR="00961DB1" w:rsidRPr="00FE358D" w:rsidRDefault="00961DB1" w:rsidP="00FE358D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5" name="Text Box 304"/>
                      <wps:cNvSpPr txBox="1">
                        <a:spLocks noChangeArrowheads="1"/>
                      </wps:cNvSpPr>
                      <wps:spPr bwMode="auto">
                        <a:xfrm>
                          <a:off x="851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C6A28D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Text Box 305"/>
                      <wps:cNvSpPr txBox="1">
                        <a:spLocks noChangeArrowheads="1"/>
                      </wps:cNvSpPr>
                      <wps:spPr bwMode="auto">
                        <a:xfrm>
                          <a:off x="284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E5BEC4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Text Box 306"/>
                      <wps:cNvSpPr txBox="1">
                        <a:spLocks noChangeArrowheads="1"/>
                      </wps:cNvSpPr>
                      <wps:spPr bwMode="auto">
                        <a:xfrm>
                          <a:off x="567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4CE8A3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tbxDat9"/>
                      <wps:cNvSpPr txBox="1">
                        <a:spLocks noChangeArrowheads="1"/>
                      </wps:cNvSpPr>
                      <wps:spPr bwMode="auto">
                        <a:xfrm>
                          <a:off x="851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7238EB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9" name="tbxDat7"/>
                      <wps:cNvSpPr txBox="1">
                        <a:spLocks noChangeArrowheads="1"/>
                      </wps:cNvSpPr>
                      <wps:spPr bwMode="auto">
                        <a:xfrm>
                          <a:off x="284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7C2C4A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0" name="tbxDat8"/>
                      <wps:cNvSpPr txBox="1">
                        <a:spLocks noChangeArrowheads="1"/>
                      </wps:cNvSpPr>
                      <wps:spPr bwMode="auto">
                        <a:xfrm>
                          <a:off x="567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B0CAB1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D2EA1FC" id="grpFirstPage" o:spid="_x0000_s1063" style="position:absolute;left:0;text-align:left;margin-left:-3.75pt;margin-top:19.5pt;width:581.2pt;height:818.8pt;z-index:251658752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k" o:spid="_x0000_s1064" type="#_x0000_t202" style="position:absolute;left:1701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sblwwAAANoAAAAPAAAAZHJzL2Rvd25yZXYueG1sRI/dagIx&#10;FITvC75DOIJ3NWuR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4drG5cMAAADaAAAADwAA&#10;AAAAAAAAAAAAAAAHAgAAZHJzL2Rvd25yZXYueG1sUEsFBgAAAAADAAMAtwAAAPcCAAAAAA==&#10;" strokeweight=".5pt">
                <v:textbox inset="0,.5mm,0,0">
                  <w:txbxContent>
                    <w:p w14:paraId="2B211B3F" w14:textId="77777777" w:rsidR="00961DB1" w:rsidRPr="00693C49" w:rsidRDefault="00961DB1" w:rsidP="00693C49"/>
                  </w:txbxContent>
                </v:textbox>
              </v:shape>
              <v:shape id="Text Box 234" o:spid="_x0000_s1065" type="#_x0000_t202" style="position:absolute;left:2268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mN+wwAAANoAAAAPAAAAZHJzL2Rvd25yZXYueG1sRI/dagIx&#10;FITvC75DOIJ3NWvB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jpZjfsMAAADaAAAADwAA&#10;AAAAAAAAAAAAAAAHAgAAZHJzL2Rvd25yZXYueG1sUEsFBgAAAAADAAMAtwAAAPcCAAAAAA==&#10;" strokeweight=".5pt">
                <v:textbox inset="0,.5mm,0,0">
                  <w:txbxContent>
                    <w:p w14:paraId="324ABBD7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Лист</w:t>
                      </w:r>
                    </w:p>
                  </w:txbxContent>
                </v:textbox>
              </v:shape>
              <v:shape id="tbxIzme" o:spid="_x0000_s1066" type="#_x0000_t202" style="position:absolute;left:1134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" filled="f" strokeweight=".5pt">
                <v:textbox inset="0,.5mm,0,0">
                  <w:txbxContent>
                    <w:p w14:paraId="5867BA5F" w14:textId="77777777" w:rsidR="00961DB1" w:rsidRPr="00693C49" w:rsidRDefault="00961DB1" w:rsidP="00693C49"/>
                  </w:txbxContent>
                </v:textbox>
              </v:shape>
              <v:shape id="Text Box 236" o:spid="_x0000_s1067" type="#_x0000_t202" style="position:absolute;left:1134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" filled="f" strokeweight=".5pt">
                <v:textbox inset="0,.5mm,0,0">
                  <w:txbxContent>
                    <w:p w14:paraId="3CC498B2" w14:textId="77777777" w:rsidR="00961DB1" w:rsidRPr="00DF2469" w:rsidRDefault="00961DB1" w:rsidP="0069384D">
                      <w:pPr>
                        <w:pStyle w:val="Twordizme"/>
                      </w:pPr>
                      <w:r>
                        <w:rPr>
                          <w:lang w:val="uk-UA"/>
                        </w:rPr>
                        <w:t>Ви</w:t>
                      </w:r>
                      <w:r w:rsidRPr="004C30A9">
                        <w:t>м</w:t>
                      </w:r>
                      <w:r>
                        <w:t>.</w:t>
                      </w:r>
                    </w:p>
                  </w:txbxContent>
                </v:textbox>
              </v:shape>
              <v:shape id="Text Box 237" o:spid="_x0000_s1068" type="#_x0000_t202" style="position:absolute;left:1701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" filled="f" strokeweight=".5pt">
                <v:textbox inset="0,.5mm,0,0">
                  <w:txbxContent>
                    <w:p w14:paraId="188031B6" w14:textId="77777777" w:rsidR="00961DB1" w:rsidRPr="00A01018" w:rsidRDefault="00961DB1" w:rsidP="0069384D">
                      <w:pPr>
                        <w:pStyle w:val="Twordizme"/>
                        <w:rPr>
                          <w:lang w:val="uk-UA"/>
                        </w:rPr>
                      </w:pPr>
                      <w:r w:rsidRPr="004C30A9"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л</w:t>
                      </w:r>
                      <w:proofErr w:type="spellStart"/>
                      <w:r>
                        <w:rPr>
                          <w:lang w:val="uk-UA"/>
                        </w:rPr>
                        <w:t>ьк</w:t>
                      </w:r>
                      <w:proofErr w:type="spellEnd"/>
                      <w:r>
                        <w:rPr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bxNdoc" o:spid="_x0000_s1069" type="#_x0000_t202" style="position:absolute;left:2835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" filled="f" strokeweight=".5pt">
                <v:textbox inset="0,.5mm,0,0">
                  <w:txbxContent>
                    <w:p w14:paraId="59163402" w14:textId="77777777" w:rsidR="00961DB1" w:rsidRPr="00693C49" w:rsidRDefault="00961DB1" w:rsidP="00693C49"/>
                  </w:txbxContent>
                </v:textbox>
              </v:shape>
              <v:shape id="Text Box 239" o:spid="_x0000_s1070" type="#_x0000_t202" style="position:absolute;left:2835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" filled="f" strokeweight=".5pt">
                <v:textbox inset="0,0,0,0">
                  <w:txbxContent>
                    <w:p w14:paraId="07209A2D" w14:textId="77777777" w:rsidR="00961DB1" w:rsidRPr="00DF2469" w:rsidRDefault="00961DB1" w:rsidP="0069384D">
                      <w:pPr>
                        <w:pStyle w:val="Twordizme"/>
                        <w:rPr>
                          <w:sz w:val="20"/>
                          <w:szCs w:val="20"/>
                        </w:rPr>
                      </w:pPr>
                      <w:r w:rsidRPr="001C2705">
                        <w:t>№</w:t>
                      </w:r>
                      <w:r>
                        <w:t xml:space="preserve"> </w:t>
                      </w:r>
                      <w:r w:rsidRPr="001C2705">
                        <w:t>док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bxFam1" o:spid="_x0000_s1071" type="#_x0000_t202" style="position:absolute;left:2268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" filled="f" strokeweight=".5pt">
                <v:textbox inset=".5mm,0,0,0">
                  <w:txbxContent>
                    <w:p w14:paraId="65A09810" w14:textId="77777777" w:rsidR="00961DB1" w:rsidRPr="004C30A9" w:rsidRDefault="00961DB1" w:rsidP="0069384D"/>
                  </w:txbxContent>
                </v:textbox>
              </v:shape>
              <v:shape id="tbxFam2" o:spid="_x0000_s1072" type="#_x0000_t202" style="position:absolute;left:2268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" filled="f" strokeweight=".5pt">
                <v:textbox inset=".5mm,0,0,0">
                  <w:txbxContent>
                    <w:p w14:paraId="7824FEA5" w14:textId="77777777" w:rsidR="00961DB1" w:rsidRPr="004C30A9" w:rsidRDefault="00961DB1" w:rsidP="0069384D"/>
                  </w:txbxContent>
                </v:textbox>
              </v:shape>
              <v:shape id="tbxFam4" o:spid="_x0000_s1073" type="#_x0000_t202" style="position:absolute;left:2268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ZF8vwAAANsAAAAPAAAAZHJzL2Rvd25yZXYueG1sRE9Li8Iw&#10;EL4L+x/CLHizqQp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B9rZF8vwAAANsAAAAPAAAAAAAA&#10;AAAAAAAAAAcCAABkcnMvZG93bnJldi54bWxQSwUGAAAAAAMAAwC3AAAA8wIAAAAA&#10;" filled="f" strokeweight=".5pt">
                <v:textbox inset=".5mm,0,0,0">
                  <w:txbxContent>
                    <w:p w14:paraId="36CF2A61" w14:textId="77777777" w:rsidR="00961DB1" w:rsidRPr="004C30A9" w:rsidRDefault="00961DB1" w:rsidP="0069384D"/>
                  </w:txbxContent>
                </v:textbox>
              </v:shape>
              <v:shape id="tbxFam5" o:spid="_x0000_s1074" type="#_x0000_t202" style="position:absolute;left:2268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AkIvwAAANsAAAAPAAAAZHJzL2Rvd25yZXYueG1sRE9Li8Iw&#10;EL4L+x/CLHizqS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DyRAkIvwAAANsAAAAPAAAAAAAA&#10;AAAAAAAAAAcCAABkcnMvZG93bnJldi54bWxQSwUGAAAAAAMAAwC3AAAA8wIAAAAA&#10;" filled="f" strokeweight=".5pt">
                <v:textbox inset=".5mm,0,0,0">
                  <w:txbxContent>
                    <w:p w14:paraId="56199988" w14:textId="77777777" w:rsidR="00961DB1" w:rsidRDefault="00961DB1"/>
                  </w:txbxContent>
                </v:textbox>
              </v:shape>
              <v:shape id="tbxFam6" o:spid="_x0000_s1075" type="#_x0000_t202" style="position:absolute;left:2268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KyTvwAAANsAAAAPAAAAZHJzL2Rvd25yZXYueG1sRE9Li8Iw&#10;EL4L+x/CLHizqY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CdCKyTvwAAANsAAAAPAAAAAAAA&#10;AAAAAAAAAAcCAABkcnMvZG93bnJldi54bWxQSwUGAAAAAAMAAwC3AAAA8wIAAAAA&#10;" filled="f" strokeweight=".5pt">
                <v:textbox inset=".5mm,0,0,0">
                  <w:txbxContent>
                    <w:p w14:paraId="0C01722D" w14:textId="77777777" w:rsidR="00961DB1" w:rsidRPr="004C30A9" w:rsidRDefault="00961DB1" w:rsidP="0069384D"/>
                  </w:txbxContent>
                </v:textbox>
              </v:shape>
              <v:shape id="tbxJob1" o:spid="_x0000_s1076" type="#_x0000_t202" style="position:absolute;left:1134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" filled="f" strokeweight=".5pt">
                <v:textbox inset=".5mm,0,0,0">
                  <w:txbxContent>
                    <w:p w14:paraId="5E637570" w14:textId="77777777" w:rsidR="00961DB1" w:rsidRPr="00F66EF8" w:rsidRDefault="00961DB1" w:rsidP="0069384D">
                      <w:pPr>
                        <w:pStyle w:val="Twordfami"/>
                      </w:pPr>
                      <w:r>
                        <w:t>Директор</w:t>
                      </w:r>
                    </w:p>
                  </w:txbxContent>
                </v:textbox>
              </v:shape>
              <v:shape id="tbxJob2" o:spid="_x0000_s1077" type="#_x0000_t202" style="position:absolute;left:1134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" filled="f" strokeweight=".5pt">
                <v:textbox inset=".5mm,0,0,0">
                  <w:txbxContent>
                    <w:p w14:paraId="3176CC0D" w14:textId="77777777" w:rsidR="00961DB1" w:rsidRPr="00DF2469" w:rsidRDefault="00961DB1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4" o:spid="_x0000_s1078" type="#_x0000_t202" style="position:absolute;left:1134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" filled="f" strokeweight=".5pt">
                <v:textbox inset=".5mm,0,0,0">
                  <w:txbxContent>
                    <w:p w14:paraId="5CD2BA57" w14:textId="77777777" w:rsidR="00961DB1" w:rsidRPr="00DF2469" w:rsidRDefault="00961DB1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5" o:spid="_x0000_s1079" type="#_x0000_t202" style="position:absolute;left:1134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" filled="f" strokeweight=".5pt">
                <v:textbox inset=".5mm,0,0,0">
                  <w:txbxContent>
                    <w:p w14:paraId="0AC8D0DE" w14:textId="77777777" w:rsidR="00961DB1" w:rsidRPr="0039704B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Виконав</w:t>
                      </w:r>
                    </w:p>
                  </w:txbxContent>
                </v:textbox>
              </v:shape>
              <v:shape id="tbxJob6" o:spid="_x0000_s1080" type="#_x0000_t202" style="position:absolute;left:1134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" filled="f" strokeweight=".5pt">
                <v:textbox inset=".5mm,0,0,0">
                  <w:txbxContent>
                    <w:p w14:paraId="377F5D69" w14:textId="77777777" w:rsidR="00961DB1" w:rsidRPr="0039704B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Перевірив</w:t>
                      </w:r>
                    </w:p>
                  </w:txbxContent>
                </v:textbox>
              </v:shape>
              <v:shape id="Text Box 250" o:spid="_x0000_s1081" type="#_x0000_t202" style="position:absolute;left:3402;top:14288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" filled="f" strokeweight=".5pt">
                <v:textbox inset="0,0,0,0">
                  <w:txbxContent>
                    <w:p w14:paraId="2D1D0098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1" o:spid="_x0000_s1082" type="#_x0000_t202" style="position:absolute;left:3402;top:1457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" filled="f" strokeweight=".5pt">
                <v:textbox inset="0,.5mm,0,0">
                  <w:txbxContent>
                    <w:p w14:paraId="15DC6BED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4C30A9">
                        <w:t>дп</w:t>
                      </w:r>
                      <w:proofErr w:type="spellEnd"/>
                      <w:r w:rsidRPr="001C2705">
                        <w:t>.</w:t>
                      </w:r>
                    </w:p>
                  </w:txbxContent>
                </v:textbox>
              </v:shape>
              <v:shape id="Text Box 252" o:spid="_x0000_s1083" type="#_x0000_t202" style="position:absolute;left:3402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pILxgAAANsAAAAPAAAAZHJzL2Rvd25yZXYueG1sRI9BawIx&#10;FITvgv8hvEJvNVtL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7MqSC8YAAADbAAAA&#10;DwAAAAAAAAAAAAAAAAAHAgAAZHJzL2Rvd25yZXYueG1sUEsFBgAAAAADAAMAtwAAAPoCAAAAAA==&#10;" filled="f" strokeweight=".5pt">
                <v:textbox>
                  <w:txbxContent>
                    <w:p w14:paraId="5ECE6C57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3" o:spid="_x0000_s1084" type="#_x0000_t202" style="position:absolute;left:3402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wp/xgAAANsAAAAPAAAAZHJzL2Rvd25yZXYueG1sRI9BawIx&#10;FITvgv8hvEJvNVtp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YyMKf8YAAADbAAAA&#10;DwAAAAAAAAAAAAAAAAAHAgAAZHJzL2Rvd25yZXYueG1sUEsFBgAAAAADAAMAtwAAAPoCAAAAAA==&#10;" filled="f" strokeweight=".5pt">
                <v:textbox>
                  <w:txbxContent>
                    <w:p w14:paraId="3570854D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4" o:spid="_x0000_s1085" type="#_x0000_t202" style="position:absolute;left:3402;top:1542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" filled="f" strokeweight=".5pt">
                <v:textbox>
                  <w:txbxContent>
                    <w:p w14:paraId="54578054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5" o:spid="_x0000_s1086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" filled="f" strokeweight=".5pt">
                <v:textbox>
                  <w:txbxContent>
                    <w:p w14:paraId="0D877516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6" o:spid="_x0000_s1087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" filled="f" strokeweight=".5pt">
                <v:textbox>
                  <w:txbxContent>
                    <w:p w14:paraId="3B75EDEA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bxIzmd" o:spid="_x0000_s1088" type="#_x0000_t202" style="position:absolute;left:4253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" filled="f" strokeweight=".5pt">
                <v:textbox inset="0,.5mm,0,0">
                  <w:txbxContent>
                    <w:p w14:paraId="2826ECEF" w14:textId="77777777" w:rsidR="00961DB1" w:rsidRPr="00693C49" w:rsidRDefault="00961DB1" w:rsidP="00693C49"/>
                  </w:txbxContent>
                </v:textbox>
              </v:shape>
              <v:shape id="Text Box 258" o:spid="_x0000_s1089" type="#_x0000_t202" style="position:absolute;left:4253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" filled="f" strokeweight=".5pt">
                <v:textbox inset="0,.5mm,0,0">
                  <w:txbxContent>
                    <w:p w14:paraId="06A2B592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Дата</w:t>
                      </w:r>
                    </w:p>
                  </w:txbxContent>
                </v:textbox>
              </v:shape>
              <v:shape id="tbxDat1" o:spid="_x0000_s1090" type="#_x0000_t202" style="position:absolute;left:4253;top:1485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" filled="f" strokeweight=".5pt">
                <v:textbox inset="0,.5mm,0,0">
                  <w:txbxContent>
                    <w:p w14:paraId="78B33E80" w14:textId="77777777" w:rsidR="00961DB1" w:rsidRPr="00A01018" w:rsidRDefault="00961DB1" w:rsidP="0069384D">
                      <w:pPr>
                        <w:pStyle w:val="Tworddate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bxDat2" o:spid="_x0000_s1091" type="#_x0000_t202" style="position:absolute;left:4253;top:1513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" filled="f" strokeweight=".5pt">
                <v:textbox inset="0,.5mm,0,0">
                  <w:txbxContent>
                    <w:p w14:paraId="1964A12C" w14:textId="77777777" w:rsidR="00961DB1" w:rsidRPr="00B467F8" w:rsidRDefault="00961DB1" w:rsidP="00B467F8"/>
                  </w:txbxContent>
                </v:textbox>
              </v:shape>
              <v:shape id="tbxDat4" o:spid="_x0000_s1092" type="#_x0000_t202" style="position:absolute;left:4253;top:1542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" filled="f" strokeweight=".5pt">
                <v:textbox inset="0,.5mm,0,0">
                  <w:txbxContent>
                    <w:p w14:paraId="2B66A2E8" w14:textId="77777777" w:rsidR="00961DB1" w:rsidRPr="00B467F8" w:rsidRDefault="00961DB1" w:rsidP="00B467F8"/>
                  </w:txbxContent>
                </v:textbox>
              </v:shape>
              <v:shape id="tbxDat5" o:spid="_x0000_s1093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" filled="f" strokeweight=".5pt">
                <v:textbox inset="0,.5mm,0,0">
                  <w:txbxContent>
                    <w:p w14:paraId="427180E9" w14:textId="77777777" w:rsidR="00961DB1" w:rsidRPr="00B467F8" w:rsidRDefault="00961DB1" w:rsidP="00B467F8"/>
                  </w:txbxContent>
                </v:textbox>
              </v:shape>
              <v:shape id="tbxDat6" o:spid="_x0000_s1094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" filled="f" strokeweight=".5pt">
                <v:textbox inset="0,.5mm,0,0">
                  <w:txbxContent>
                    <w:p w14:paraId="08B94006" w14:textId="77777777" w:rsidR="00961DB1" w:rsidRPr="00B467F8" w:rsidRDefault="00961DB1" w:rsidP="00B467F8"/>
                  </w:txbxContent>
                </v:textbox>
              </v:shape>
              <v:shape id="tbxOboz" o:spid="_x0000_s1095" type="#_x0000_t202" style="position:absolute;left:4933;top:14175;width:6545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" filled="f" stroked="f">
                <v:textbox inset=",0,,0">
                  <w:txbxContent>
                    <w:p w14:paraId="53C199B5" w14:textId="77777777" w:rsidR="00961DB1" w:rsidRPr="004C30A9" w:rsidRDefault="00961DB1" w:rsidP="0069384D">
                      <w:pPr>
                        <w:pStyle w:val="Twordoboz"/>
                      </w:pPr>
                    </w:p>
                  </w:txbxContent>
                </v:textbox>
              </v:shape>
              <v:shape id="tbxFirm" o:spid="_x0000_s1096" type="#_x0000_t202" style="position:absolute;left:8789;top:15422;width:2835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" filled="f" strokeweight="1.5pt">
                <v:textbox inset="0,0,0,0">
                  <w:txbxContent>
                    <w:p w14:paraId="41DCB4A3" w14:textId="77777777" w:rsidR="00961DB1" w:rsidRPr="00B7725C" w:rsidRDefault="00961DB1" w:rsidP="00A01018">
                      <w:pPr>
                        <w:jc w:val="center"/>
                        <w:outlineLvl w:val="0"/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</w:pP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П</w:t>
                      </w:r>
                      <w:r w:rsidR="00175DC7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РИВАТ</w:t>
                      </w: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НЕ АКЦІОНЕРНЕ</w:t>
                      </w: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ТОВАРИСТВО «КАРЛСБЕРГ УКРАЇНА»</w:t>
                      </w:r>
                    </w:p>
                    <w:p w14:paraId="4B0AB206" w14:textId="77777777" w:rsidR="00961DB1" w:rsidRPr="00A01018" w:rsidRDefault="00961DB1" w:rsidP="0069384D">
                      <w:pPr>
                        <w:pStyle w:val="Twordfirm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ext Box 266" o:spid="_x0000_s1097" type="#_x0000_t202" style="position:absolute;left:878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" filled="f" strokeweight="1.5pt">
                <v:textbox inset="0,0,0,0">
                  <w:txbxContent>
                    <w:p w14:paraId="1684A8B3" w14:textId="77777777" w:rsidR="00961DB1" w:rsidRPr="004C30A9" w:rsidRDefault="00961DB1" w:rsidP="0069384D">
                      <w:pPr>
                        <w:pStyle w:val="Twordlitlistlistov"/>
                      </w:pPr>
                      <w:r w:rsidRPr="004C30A9">
                        <w:t>Стад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я</w:t>
                      </w:r>
                    </w:p>
                    <w:p w14:paraId="7A48A5E1" w14:textId="77777777" w:rsidR="00961DB1" w:rsidRPr="004C30A9" w:rsidRDefault="00961DB1" w:rsidP="0069384D"/>
                  </w:txbxContent>
                </v:textbox>
              </v:shape>
              <v:shape id="Text Box 267" o:spid="_x0000_s1098" type="#_x0000_t202" style="position:absolute;left:963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" filled="f" strokeweight="1.5pt">
                <v:textbox inset="0,0,0,0">
                  <w:txbxContent>
                    <w:p w14:paraId="2711BB33" w14:textId="77777777" w:rsidR="00961DB1" w:rsidRPr="003A75B2" w:rsidRDefault="00961DB1" w:rsidP="0069384D">
                      <w:pPr>
                        <w:pStyle w:val="Twordlitlistlistov"/>
                      </w:pPr>
                      <w:r>
                        <w:t>Лист</w:t>
                      </w:r>
                    </w:p>
                  </w:txbxContent>
                </v:textbox>
              </v:shape>
              <v:shape id="Text Box 268" o:spid="_x0000_s1099" type="#_x0000_t202" style="position:absolute;left:10490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" filled="f" strokeweight="1.5pt">
                <v:textbox inset="0,0,0,0">
                  <w:txbxContent>
                    <w:p w14:paraId="4019DBEC" w14:textId="77777777" w:rsidR="00961DB1" w:rsidRPr="003A75B2" w:rsidRDefault="00961DB1" w:rsidP="0069384D">
                      <w:pPr>
                        <w:pStyle w:val="Twordlitlistlistov"/>
                      </w:pPr>
                      <w:r>
                        <w:t>Лист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в</w:t>
                      </w:r>
                    </w:p>
                  </w:txbxContent>
                </v:textbox>
              </v:shape>
              <v:shape id="tbxPags" o:spid="_x0000_s1100" type="#_x0000_t202" style="position:absolute;left:10490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" filled="f" strokeweight="1.5pt">
                <v:textbox inset="0,0,0,0">
                  <w:txbxContent>
                    <w:p w14:paraId="744581A4" w14:textId="77777777" w:rsidR="00961DB1" w:rsidRPr="0099233F" w:rsidRDefault="007E1147" w:rsidP="0004012E">
                      <w:pPr>
                        <w:jc w:val="center"/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  <w:t>3</w:t>
                      </w:r>
                    </w:p>
                  </w:txbxContent>
                </v:textbox>
              </v:shape>
              <v:shape id="tbxPage1" o:spid="_x0000_s1101" type="#_x0000_t202" style="position:absolute;left:963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" filled="f" strokeweight="1.5pt">
                <v:textbox inset="0,0,0,0">
                  <w:txbxContent>
                    <w:p w14:paraId="62701D10" w14:textId="77777777" w:rsidR="00961DB1" w:rsidRPr="00B7725C" w:rsidRDefault="00961DB1" w:rsidP="00D972B8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  <w:r w:rsidRPr="00B7725C">
                        <w:rPr>
                          <w:rFonts w:ascii="ISOCPEUR" w:hAnsi="ISOCPEUR"/>
                          <w:i/>
                        </w:rPr>
                        <w:t>1</w:t>
                      </w:r>
                    </w:p>
                  </w:txbxContent>
                </v:textbox>
              </v:shape>
              <v:shape id="tbxLite" o:spid="_x0000_s1102" type="#_x0000_t202" style="position:absolute;left:878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" filled="f" strokeweight="1.5pt">
                <v:textbox inset="0,0,0,0">
                  <w:txbxContent>
                    <w:p w14:paraId="653D230E" w14:textId="77777777" w:rsidR="00961DB1" w:rsidRPr="006C654A" w:rsidRDefault="00961DB1" w:rsidP="0069384D">
                      <w:pPr>
                        <w:pStyle w:val="Twordlitera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</w:t>
                      </w:r>
                    </w:p>
                  </w:txbxContent>
                </v:textbox>
              </v:shape>
              <v:shape id="tbxNaim" o:spid="_x0000_s1103" type="#_x0000_t202" style="position:absolute;left:4820;top:14855;width:3969;height:9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" filled="f" stroked="f" strokecolor="red">
                <v:textbox inset="0,0,0,0">
                  <w:txbxContent>
                    <w:p w14:paraId="65C9219B" w14:textId="77777777" w:rsidR="00961DB1" w:rsidRPr="0099233F" w:rsidRDefault="00961DB1" w:rsidP="00A01018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</w:p>
                    <w:p w14:paraId="701B1DBC" w14:textId="77777777" w:rsidR="00E46D98" w:rsidRDefault="00E46D98" w:rsidP="003F38E5">
                      <w:pPr>
                        <w:pStyle w:val="Twordnaim"/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</w:pPr>
                    </w:p>
                    <w:p w14:paraId="5B509AC0" w14:textId="77777777" w:rsidR="00E46D98" w:rsidRDefault="00E46D98" w:rsidP="003F38E5">
                      <w:pPr>
                        <w:pStyle w:val="Twordnaim"/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</w:pPr>
                    </w:p>
                    <w:p w14:paraId="3E4D8F7E" w14:textId="77777777" w:rsidR="00E46D98" w:rsidRDefault="00E46D98" w:rsidP="003F38E5">
                      <w:pPr>
                        <w:pStyle w:val="Twordnaim"/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</w:pPr>
                    </w:p>
                    <w:p w14:paraId="4086A326" w14:textId="77777777" w:rsidR="00E46D98" w:rsidRDefault="00E46D98" w:rsidP="003F38E5">
                      <w:pPr>
                        <w:pStyle w:val="Twordnaim"/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</w:pPr>
                    </w:p>
                    <w:p w14:paraId="082DC27F" w14:textId="77777777" w:rsidR="00961DB1" w:rsidRPr="00656B18" w:rsidRDefault="00875F6D" w:rsidP="003F38E5">
                      <w:pPr>
                        <w:pStyle w:val="Twordnaim"/>
                        <w:rPr>
                          <w:rFonts w:ascii="ISOCTEUR" w:hAnsi="ISOCTEUR"/>
                          <w:sz w:val="24"/>
                          <w:szCs w:val="24"/>
                          <w:lang w:val="uk-UA"/>
                        </w:rPr>
                      </w:pPr>
                      <w:r w:rsidRPr="00656B18"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shape>
              <v:shape id="tbxInpo" o:spid="_x0000_s1104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" strokeweight="1.5pt">
                <v:textbox style="layout-flow:vertical;mso-layout-flow-alt:bottom-to-top" inset="1mm,1mm,0,0">
                  <w:txbxContent>
                    <w:p w14:paraId="20045DA5" w14:textId="77777777" w:rsidR="00961DB1" w:rsidRPr="004C30A9" w:rsidRDefault="00961DB1" w:rsidP="0069384D"/>
                  </w:txbxContent>
                </v:textbox>
              </v:shape>
              <v:shape id="Text Box 274" o:spid="_x0000_s1105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" filled="f" strokeweight="1.5pt">
                <v:textbox style="layout-flow:vertical;mso-layout-flow-alt:bottom-to-top" inset="0,0,0,0">
                  <w:txbxContent>
                    <w:p w14:paraId="48DEEBAB" w14:textId="77777777" w:rsidR="00961DB1" w:rsidRPr="0039704B" w:rsidRDefault="00961DB1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68301B">
                        <w:t>нв</w:t>
                      </w:r>
                      <w:proofErr w:type="spellEnd"/>
                      <w:r w:rsidRPr="0068301B">
                        <w:t xml:space="preserve">. №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shape id="tbxInpd" o:spid="_x0000_s1106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4C009A0D" w14:textId="77777777" w:rsidR="00961DB1" w:rsidRPr="00693C49" w:rsidRDefault="00961DB1" w:rsidP="00693C49"/>
                  </w:txbxContent>
                </v:textbox>
              </v:shape>
              <v:shape id="Text Box 276" o:spid="_x0000_s1107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" strokeweight="1.5pt">
                <v:textbox style="layout-flow:vertical;mso-layout-flow-alt:bottom-to-top" inset="0,0,0,0">
                  <w:txbxContent>
                    <w:p w14:paraId="24B09A9A" w14:textId="77777777" w:rsidR="00961DB1" w:rsidRPr="00B9371F" w:rsidRDefault="00961DB1" w:rsidP="0069384D">
                      <w:pPr>
                        <w:pStyle w:val="Twordaddfieldheads"/>
                        <w:rPr>
                          <w:lang w:val="en-US"/>
                        </w:rPr>
                      </w:pPr>
                      <w:r w:rsidRPr="00B9371F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B9371F">
                        <w:t>дп</w:t>
                      </w:r>
                      <w:proofErr w:type="spellEnd"/>
                      <w:r w:rsidRPr="00B9371F"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2627BE4B" w14:textId="77777777" w:rsidR="00961DB1" w:rsidRPr="004C30A9" w:rsidRDefault="00961DB1" w:rsidP="0069384D"/>
                  </w:txbxContent>
                </v:textbox>
              </v:shape>
              <v:shape id="tbxInvz" o:spid="_x0000_s1108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" strokeweight="1.5pt">
                <v:textbox style="layout-flow:vertical;mso-layout-flow-alt:bottom-to-top" inset="1mm,1mm,0,0">
                  <w:txbxContent>
                    <w:p w14:paraId="125EC191" w14:textId="77777777" w:rsidR="00961DB1" w:rsidRPr="00693C49" w:rsidRDefault="00961DB1" w:rsidP="00693C49"/>
                  </w:txbxContent>
                </v:textbox>
              </v:shape>
              <v:shape id="Text Box 278" o:spid="_x0000_s1109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74B3D2DA" w14:textId="77777777" w:rsidR="00961DB1" w:rsidRPr="0039704B" w:rsidRDefault="00961DB1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 w:rsidRPr="0068301B">
                        <w:t>Инв. №.</w:t>
                      </w:r>
                      <w:r>
                        <w:rPr>
                          <w:lang w:val="uk-UA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line id="Line 279" o:spid="_x0000_s1110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62u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tfHL/EHyNUdAAD//wMAUEsBAi0AFAAGAAgAAAAhANvh9svuAAAAhQEAABMAAAAAAAAAAAAAAAAA&#10;AAAAAFtDb250ZW50X1R5cGVzXS54bWxQSwECLQAUAAYACAAAACEAWvQsW78AAAAVAQAACwAAAAAA&#10;AAAAAAAAAAAfAQAAX3JlbHMvLnJlbHNQSwECLQAUAAYACAAAACEAmE+trsAAAADbAAAADwAAAAAA&#10;AAAAAAAAAAAHAgAAZHJzL2Rvd25yZXYueG1sUEsFBgAAAAADAAMAtwAAAPQCAAAAAA==&#10;" strokeweight="1.5pt"/>
              <v:shape id="tbxTdoc" o:spid="_x0000_s1111" type="#_x0000_t202" style="position:absolute;left:4820;top:15119;width:3969;height:1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" filled="f" stroked="f" strokecolor="aqua">
                <v:textbox inset="0,0,0,0">
                  <w:txbxContent>
                    <w:p w14:paraId="51BCADE8" w14:textId="77777777" w:rsidR="00961DB1" w:rsidRPr="00962FB3" w:rsidRDefault="00175DC7" w:rsidP="007343E1">
                      <w:pPr>
                        <w:pStyle w:val="Twordtdoc"/>
                        <w:rPr>
                          <w:lang w:val="ru-RU"/>
                        </w:rPr>
                      </w:pPr>
                      <w:proofErr w:type="spellStart"/>
                      <w:r w:rsidRPr="00175DC7">
                        <w:rPr>
                          <w:lang w:val="ru-RU"/>
                        </w:rPr>
                        <w:t>Оптимізація</w:t>
                      </w:r>
                      <w:proofErr w:type="spellEnd"/>
                      <w:r w:rsidRPr="00175DC7">
                        <w:rPr>
                          <w:lang w:val="ru-RU"/>
                        </w:rPr>
                        <w:t xml:space="preserve"> </w:t>
                      </w:r>
                      <w:proofErr w:type="spellStart"/>
                      <w:r w:rsidRPr="00175DC7">
                        <w:rPr>
                          <w:lang w:val="ru-RU"/>
                        </w:rPr>
                        <w:t>еле</w:t>
                      </w:r>
                      <w:r w:rsidR="00D86833">
                        <w:rPr>
                          <w:lang w:val="ru-RU"/>
                        </w:rPr>
                        <w:t>ктроспоживання</w:t>
                      </w:r>
                      <w:proofErr w:type="spellEnd"/>
                      <w:r w:rsidR="00D86833">
                        <w:rPr>
                          <w:lang w:val="ru-RU"/>
                        </w:rPr>
                        <w:t xml:space="preserve"> </w:t>
                      </w:r>
                      <w:proofErr w:type="spellStart"/>
                      <w:r w:rsidR="00D86833">
                        <w:rPr>
                          <w:lang w:val="ru-RU"/>
                        </w:rPr>
                        <w:t>нагрівальної</w:t>
                      </w:r>
                      <w:proofErr w:type="spellEnd"/>
                      <w:r w:rsidR="00D86833">
                        <w:rPr>
                          <w:lang w:val="ru-RU"/>
                        </w:rPr>
                        <w:t xml:space="preserve"> </w:t>
                      </w:r>
                      <w:proofErr w:type="spellStart"/>
                      <w:r w:rsidR="00D86833">
                        <w:rPr>
                          <w:lang w:val="ru-RU"/>
                        </w:rPr>
                        <w:t>печі</w:t>
                      </w:r>
                      <w:proofErr w:type="spellEnd"/>
                      <w:r w:rsidRPr="00175DC7">
                        <w:rPr>
                          <w:lang w:val="ru-RU"/>
                        </w:rPr>
                        <w:t xml:space="preserve"> </w:t>
                      </w:r>
                      <w:proofErr w:type="spellStart"/>
                      <w:r w:rsidRPr="00175DC7">
                        <w:rPr>
                          <w:lang w:val="ru-RU"/>
                        </w:rPr>
                        <w:t>видув</w:t>
                      </w:r>
                      <w:r w:rsidR="00802373">
                        <w:rPr>
                          <w:lang w:val="ru-RU"/>
                        </w:rPr>
                        <w:t>ної</w:t>
                      </w:r>
                      <w:proofErr w:type="spellEnd"/>
                      <w:r w:rsidRPr="00175DC7">
                        <w:rPr>
                          <w:lang w:val="ru-RU"/>
                        </w:rPr>
                        <w:t xml:space="preserve"> </w:t>
                      </w:r>
                      <w:proofErr w:type="spellStart"/>
                      <w:r w:rsidRPr="00175DC7">
                        <w:rPr>
                          <w:lang w:val="ru-RU"/>
                        </w:rPr>
                        <w:t>машини</w:t>
                      </w:r>
                      <w:proofErr w:type="spellEnd"/>
                      <w:r w:rsidRPr="00175DC7">
                        <w:rPr>
                          <w:lang w:val="ru-RU"/>
                        </w:rPr>
                        <w:t xml:space="preserve"> </w:t>
                      </w:r>
                      <w:proofErr w:type="spellStart"/>
                      <w:r w:rsidRPr="00175DC7">
                        <w:rPr>
                          <w:lang w:val="ru-RU"/>
                        </w:rPr>
                        <w:t>Blomax</w:t>
                      </w:r>
                      <w:proofErr w:type="spellEnd"/>
                      <w:r w:rsidRPr="00175DC7">
                        <w:rPr>
                          <w:lang w:val="ru-RU"/>
                        </w:rPr>
                        <w:t xml:space="preserve"> 14</w:t>
                      </w:r>
                    </w:p>
                  </w:txbxContent>
                </v:textbox>
              </v:shape>
              <v:line id="Line 281" o:spid="_x0000_s1112" style="position:absolute;visibility:visible;mso-wrap-style:square" from="1134,16273" to="878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ZZC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8TOD3S/wBcvEEAAD//wMAUEsBAi0AFAAGAAgAAAAhANvh9svuAAAAhQEAABMAAAAAAAAAAAAA&#10;AAAAAAAAAFtDb250ZW50X1R5cGVzXS54bWxQSwECLQAUAAYACAAAACEAWvQsW78AAAAVAQAACwAA&#10;AAAAAAAAAAAAAAAfAQAAX3JlbHMvLnJlbHNQSwECLQAUAAYACAAAACEAB9GWQsMAAADbAAAADwAA&#10;AAAAAAAAAAAAAAAHAgAAZHJzL2Rvd25yZXYueG1sUEsFBgAAAAADAAMAtwAAAPcCAAAAAA==&#10;" strokeweight="1.5pt"/>
              <v:line id="Line 282" o:spid="_x0000_s1113" style="position:absolute;visibility:visible;mso-wrap-style:square" from="1701,14005" to="1701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" strokeweight="1.5pt"/>
              <v:line id="Line 283" o:spid="_x0000_s1114" style="position:absolute;visibility:visible;mso-wrap-style:square" from="3402,14005" to="3402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" strokeweight="1.5pt"/>
              <v:line id="Line 284" o:spid="_x0000_s1115" style="position:absolute;visibility:visible;mso-wrap-style:square" from="4253,14005" to="4253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" strokeweight="1.5pt"/>
              <v:line id="Line 285" o:spid="_x0000_s1116" style="position:absolute;visibility:visible;mso-wrap-style:square" from="4820,14005" to="4820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pBB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zuD3S/wBcvUEAAD//wMAUEsBAi0AFAAGAAgAAAAhANvh9svuAAAAhQEAABMAAAAAAAAAAAAA&#10;AAAAAAAAAFtDb250ZW50X1R5cGVzXS54bWxQSwECLQAUAAYACAAAACEAWvQsW78AAAAVAQAACwAA&#10;AAAAAAAAAAAAAAAfAQAAX3JlbHMvLnJlbHNQSwECLQAUAAYACAAAACEAeOqQQcMAAADbAAAADwAA&#10;AAAAAAAAAAAAAAAHAgAAZHJzL2Rvd25yZXYueG1sUEsFBgAAAAADAAMAtwAAAPcCAAAAAA==&#10;" strokeweight="1.5pt"/>
              <v:line id="Line 286" o:spid="_x0000_s1117" style="position:absolute;visibility:visible;mso-wrap-style:square" from="1134,14855" to="8788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" strokeweight="1.5pt"/>
              <v:line id="Line 287" o:spid="_x0000_s1118" style="position:absolute;visibility:visible;mso-wrap-style:square" from="1134,14005" to="11622,14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aGo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sfGL/EHyNUdAAD//wMAUEsBAi0AFAAGAAgAAAAhANvh9svuAAAAhQEAABMAAAAAAAAAAAAAAAAA&#10;AAAAAFtDb250ZW50X1R5cGVzXS54bWxQSwECLQAUAAYACAAAACEAWvQsW78AAAAVAQAACwAAAAAA&#10;AAAAAAAAAAAfAQAAX3JlbHMvLnJlbHNQSwECLQAUAAYACAAAACEAZjmhqMAAAADbAAAADwAAAAAA&#10;AAAAAAAAAAAHAgAAZHJzL2Rvd25yZXYueG1sUEsFBgAAAAADAAMAtwAAAPQCAAAAAA==&#10;" strokeweight="1.5pt"/>
              <v:shape id="Text Box 288" o:spid="_x0000_s1119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" filled="f" stroked="f" strokeweight="1.5pt">
                <v:textbox inset="0,0,0,0">
                  <w:txbxContent>
                    <w:p w14:paraId="19E24419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Формат</w:t>
                      </w:r>
                    </w:p>
                  </w:txbxContent>
                </v:textbox>
              </v:shape>
              <v:shape id="tbxFrmt" o:spid="_x0000_s1120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" filled="f" stroked="f" strokeweight="1.5pt">
                <v:textbox inset="0,0,0,0">
                  <w:txbxContent>
                    <w:p w14:paraId="7EBA4CE6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А4</w:t>
                      </w:r>
                    </w:p>
                  </w:txbxContent>
                </v:textbox>
              </v:shape>
              <v:shape id="Text Box 290" o:spid="_x0000_s1121" type="#_x0000_t202" style="position:absolute;left:4366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<v:textbox inset="0,0,0,0">
                  <w:txbxContent>
                    <w:p w14:paraId="445CF7D8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Коп</w:t>
                      </w:r>
                      <w:proofErr w:type="spellStart"/>
                      <w:r>
                        <w:rPr>
                          <w:lang w:val="uk-UA"/>
                        </w:rPr>
                        <w:t>іював</w:t>
                      </w:r>
                      <w:proofErr w:type="spellEnd"/>
                      <w:r>
                        <w:t>:</w:t>
                      </w:r>
                    </w:p>
                  </w:txbxContent>
                </v:textbox>
              </v:shape>
              <v:line id="Line 291" o:spid="_x0000_s1122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" strokeweight="1.5pt"/>
              <v:line id="Line 292" o:spid="_x0000_s1123" style="position:absolute;visibility:visible;mso-wrap-style:square" from="11624,0" to="11624,14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" strokeweight="1.5pt"/>
              <v:shape id="tbxIzml" o:spid="_x0000_s1124" type="#_x0000_t202" style="position:absolute;left:2268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" strokeweight=".5pt">
                <v:textbox inset="0,.5mm,0,0">
                  <w:txbxContent>
                    <w:p w14:paraId="47DE9E81" w14:textId="77777777" w:rsidR="00961DB1" w:rsidRPr="00725535" w:rsidRDefault="00961DB1" w:rsidP="0069384D">
                      <w:pPr>
                        <w:pStyle w:val="Twordizme"/>
                      </w:pPr>
                      <w:r>
                        <w:rPr>
                          <w:rStyle w:val="TwordizmeChar"/>
                        </w:rPr>
                        <w:t>.</w:t>
                      </w:r>
                    </w:p>
                  </w:txbxContent>
                </v:textbox>
              </v:shape>
              <v:line id="Line 294" o:spid="_x0000_s1125" style="position:absolute;visibility:visible;mso-wrap-style:square" from="2835,14005" to="2835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MSL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TeH3S/wBcvUEAAD//wMAUEsBAi0AFAAGAAgAAAAhANvh9svuAAAAhQEAABMAAAAAAAAAAAAA&#10;AAAAAAAAAFtDb250ZW50X1R5cGVzXS54bWxQSwECLQAUAAYACAAAACEAWvQsW78AAAAVAQAACwAA&#10;AAAAAAAAAAAAAAAfAQAAX3JlbHMvLnJlbHNQSwECLQAUAAYACAAAACEARlTEi8MAAADbAAAADwAA&#10;AAAAAAAAAAAAAAAHAgAAZHJzL2Rvd25yZXYueG1sUEsFBgAAAAADAAMAtwAAAPcCAAAAAA==&#10;" strokeweight="1.5pt"/>
              <v:line id="Line 295" o:spid="_x0000_s1126" style="position:absolute;visibility:visible;mso-wrap-style:square" from="2268,14005" to="226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" strokeweight="1.5pt"/>
              <v:line id="Line 296" o:spid="_x0000_s1127" style="position:absolute;visibility:visible;mso-wrap-style:square" from="1134,14572" to="4819,1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" strokeweight="1.5pt"/>
              <v:shape id="tbxJob9" o:spid="_x0000_s1128" type="#_x0000_t202" style="position:absolute;left:851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" strokeweight="1.5pt">
                <v:textbox style="layout-flow:vertical;mso-layout-flow-alt:bottom-to-top" inset=".5mm,0,0,0">
                  <w:txbxContent>
                    <w:p w14:paraId="64900C6B" w14:textId="77777777" w:rsidR="00961DB1" w:rsidRPr="00693C49" w:rsidRDefault="00961DB1" w:rsidP="00693C49"/>
                  </w:txbxContent>
                </v:textbox>
              </v:shape>
              <v:shape id="tbxJob7" o:spid="_x0000_s1129" type="#_x0000_t202" style="position:absolute;left:284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024CA518" w14:textId="77777777" w:rsidR="00961DB1" w:rsidRPr="00693C49" w:rsidRDefault="00961DB1" w:rsidP="00693C49"/>
                  </w:txbxContent>
                </v:textbox>
              </v:shape>
              <v:shape id="tbxJob8" o:spid="_x0000_s1130" type="#_x0000_t202" style="position:absolute;left:567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" strokeweight="1.5pt">
                <v:textbox style="layout-flow:vertical;mso-layout-flow-alt:bottom-to-top" inset=".5mm,0,0,0">
                  <w:txbxContent>
                    <w:p w14:paraId="573B7BE2" w14:textId="77777777" w:rsidR="00961DB1" w:rsidRPr="00A01018" w:rsidRDefault="00961DB1" w:rsidP="0069384D">
                      <w:pPr>
                        <w:pStyle w:val="Twordfami"/>
                        <w:rPr>
                          <w:sz w:val="20"/>
                          <w:lang w:val="uk-UA"/>
                        </w:rPr>
                      </w:pPr>
                      <w:r w:rsidRPr="00693C49">
                        <w:rPr>
                          <w:sz w:val="20"/>
                        </w:rPr>
                        <w:t>Р</w:t>
                      </w:r>
                      <w:proofErr w:type="spellStart"/>
                      <w:r>
                        <w:rPr>
                          <w:sz w:val="20"/>
                          <w:lang w:val="uk-UA"/>
                        </w:rPr>
                        <w:t>озробив</w:t>
                      </w:r>
                      <w:proofErr w:type="spellEnd"/>
                    </w:p>
                  </w:txbxContent>
                </v:textbox>
              </v:shape>
              <v:shape id="Text Box 300" o:spid="_x0000_s1131" type="#_x0000_t202" style="position:absolute;top:7768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1ADB0EED" w14:textId="77777777" w:rsidR="00961DB1" w:rsidRPr="00A01018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Погоджено</w:t>
                      </w:r>
                    </w:p>
                  </w:txbxContent>
                </v:textbox>
              </v:shape>
              <v:shape id="tbxFam9" o:spid="_x0000_s1132" type="#_x0000_t202" style="position:absolute;left:851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" strokeweight="1.5pt">
                <v:textbox style="layout-flow:vertical;mso-layout-flow-alt:bottom-to-top" inset=".5mm,0,0,0">
                  <w:txbxContent>
                    <w:p w14:paraId="6832AEE5" w14:textId="77777777" w:rsidR="00961DB1" w:rsidRPr="00693C49" w:rsidRDefault="00961DB1" w:rsidP="00693C49"/>
                  </w:txbxContent>
                </v:textbox>
              </v:shape>
              <v:shape id="tbxFam7" o:spid="_x0000_s1133" type="#_x0000_t202" style="position:absolute;left:284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v+BxAAAANsAAAAPAAAAZHJzL2Rvd25yZXYueG1sRI9La8JA&#10;FIX3Qv/DcAvd6SQp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KdO/4H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0C3FCEA1" w14:textId="77777777" w:rsidR="00961DB1" w:rsidRPr="00693C49" w:rsidRDefault="00961DB1" w:rsidP="00693C49"/>
                  </w:txbxContent>
                </v:textbox>
              </v:shape>
              <v:shape id="tbxFam8" o:spid="_x0000_s1134" type="#_x0000_t202" style="position:absolute;left:567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2f1xAAAANsAAAAPAAAAZHJzL2Rvd25yZXYueG1sRI9La8JA&#10;FIX3Qv/DcAvd6SSh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CinZ/X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5824D0A5" w14:textId="77777777" w:rsidR="00961DB1" w:rsidRPr="00FE358D" w:rsidRDefault="00961DB1" w:rsidP="00FE358D"/>
                  </w:txbxContent>
                </v:textbox>
              </v:shape>
              <v:shape id="Text Box 304" o:spid="_x0000_s1135" type="#_x0000_t202" style="position:absolute;left:851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20C6A28D" w14:textId="77777777" w:rsidR="00961DB1" w:rsidRDefault="00961DB1" w:rsidP="0069384D"/>
                  </w:txbxContent>
                </v:textbox>
              </v:shape>
              <v:shape id="Text Box 305" o:spid="_x0000_s1136" type="#_x0000_t202" style="position:absolute;left:284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3DE5BEC4" w14:textId="77777777" w:rsidR="00961DB1" w:rsidRDefault="00961DB1" w:rsidP="0069384D"/>
                  </w:txbxContent>
                </v:textbox>
              </v:shape>
              <v:shape id="Text Box 306" o:spid="_x0000_s1137" type="#_x0000_t202" style="position:absolute;left:567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354CE8A3" w14:textId="77777777" w:rsidR="00961DB1" w:rsidRDefault="00961DB1" w:rsidP="0069384D"/>
                  </w:txbxContent>
                </v:textbox>
              </v:shape>
              <v:shape id="tbxDat9" o:spid="_x0000_s1138" type="#_x0000_t202" style="position:absolute;left:851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367238EB" w14:textId="77777777" w:rsidR="00961DB1" w:rsidRPr="00693C49" w:rsidRDefault="00961DB1" w:rsidP="00693C49"/>
                  </w:txbxContent>
                </v:textbox>
              </v:shape>
              <v:shape id="tbxDat7" o:spid="_x0000_s1139" type="#_x0000_t202" style="position:absolute;left:284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" strokeweight="1.5pt">
                <v:textbox style="layout-flow:vertical;mso-layout-flow-alt:bottom-to-top" inset="0,0,0,0">
                  <w:txbxContent>
                    <w:p w14:paraId="767C2C4A" w14:textId="77777777" w:rsidR="00961DB1" w:rsidRPr="00693C49" w:rsidRDefault="00961DB1" w:rsidP="00693C49"/>
                  </w:txbxContent>
                </v:textbox>
              </v:shape>
              <v:shape id="tbxDat8" o:spid="_x0000_s1140" type="#_x0000_t202" style="position:absolute;left:567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0DB0CAB1" w14:textId="77777777" w:rsidR="00961DB1" w:rsidRPr="00693C49" w:rsidRDefault="00961DB1" w:rsidP="00693C49"/>
                  </w:txbxContent>
                </v:textbox>
              </v:shape>
              <w10:wrap anchorx="page" anchory="page"/>
            </v:group>
          </w:pict>
        </mc:Fallback>
      </mc:AlternateContent>
    </w:r>
    <w:r w:rsidR="009D5106" w:rsidRPr="00801992">
      <w:rPr>
        <w:rFonts w:ascii="Calibri" w:hAnsi="Calibri"/>
        <w:noProof/>
        <w:lang w:val="uk-UA" w:eastAsia="uk-UA"/>
      </w:rPr>
      <w:drawing>
        <wp:inline distT="0" distB="0" distL="0" distR="0" wp14:anchorId="12CAD639" wp14:editId="0A88F1C5">
          <wp:extent cx="1134110" cy="581660"/>
          <wp:effectExtent l="0" t="0" r="8890" b="8890"/>
          <wp:docPr id="123" name="Рисунок 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411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F34FA6" w14:textId="77777777" w:rsidR="00961DB1" w:rsidRPr="00801992" w:rsidRDefault="00BF6B76" w:rsidP="00A01018">
    <w:pPr>
      <w:jc w:val="center"/>
      <w:outlineLvl w:val="0"/>
      <w:rPr>
        <w:rFonts w:ascii="Calibri" w:hAnsi="Calibri"/>
        <w:b/>
        <w:sz w:val="20"/>
        <w:szCs w:val="20"/>
        <w:lang w:val="uk-UA"/>
      </w:rPr>
    </w:pPr>
    <w:r>
      <w:rPr>
        <w:rFonts w:ascii="Calibri" w:hAnsi="Calibri"/>
        <w:b/>
        <w:sz w:val="20"/>
        <w:szCs w:val="20"/>
        <w:lang w:val="uk-UA"/>
      </w:rPr>
      <w:t>ПРИВАТ</w:t>
    </w:r>
    <w:r w:rsidR="00961DB1" w:rsidRPr="00801992">
      <w:rPr>
        <w:rFonts w:ascii="Calibri" w:hAnsi="Calibri"/>
        <w:b/>
        <w:sz w:val="20"/>
        <w:szCs w:val="20"/>
        <w:lang w:val="uk-UA"/>
      </w:rPr>
      <w:t>НЕ АКЦІОНЕРНЕ</w:t>
    </w:r>
    <w:r w:rsidR="00961DB1" w:rsidRPr="00801992">
      <w:rPr>
        <w:rFonts w:ascii="Calibri" w:hAnsi="Calibri"/>
        <w:b/>
        <w:sz w:val="20"/>
        <w:szCs w:val="20"/>
      </w:rPr>
      <w:t xml:space="preserve"> </w:t>
    </w:r>
    <w:r w:rsidR="00961DB1" w:rsidRPr="00801992">
      <w:rPr>
        <w:rFonts w:ascii="Calibri" w:hAnsi="Calibri"/>
        <w:b/>
        <w:sz w:val="20"/>
        <w:szCs w:val="20"/>
        <w:lang w:val="uk-UA"/>
      </w:rPr>
      <w:t>ТОВАРИСТВО «КАРЛСБЕРГ УКРАЇНА»</w:t>
    </w:r>
  </w:p>
  <w:p w14:paraId="4343765C" w14:textId="77777777" w:rsidR="00961DB1" w:rsidRPr="00C03D71" w:rsidRDefault="00961DB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B16DF"/>
    <w:multiLevelType w:val="multilevel"/>
    <w:tmpl w:val="3DDA26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" w15:restartNumberingAfterBreak="0">
    <w:nsid w:val="03F576C0"/>
    <w:multiLevelType w:val="multilevel"/>
    <w:tmpl w:val="E97274A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" w15:restartNumberingAfterBreak="0">
    <w:nsid w:val="041126FD"/>
    <w:multiLevelType w:val="hybridMultilevel"/>
    <w:tmpl w:val="95BE2AE6"/>
    <w:lvl w:ilvl="0" w:tplc="B8E00288">
      <w:start w:val="4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2E765C2"/>
    <w:multiLevelType w:val="multilevel"/>
    <w:tmpl w:val="E6783A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2.%2"/>
      <w:lvlJc w:val="left"/>
      <w:pPr>
        <w:ind w:left="1494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4" w15:restartNumberingAfterBreak="0">
    <w:nsid w:val="159E0338"/>
    <w:multiLevelType w:val="hybridMultilevel"/>
    <w:tmpl w:val="9F201CF6"/>
    <w:lvl w:ilvl="0" w:tplc="EF3C583C">
      <w:start w:val="1"/>
      <w:numFmt w:val="bullet"/>
      <w:lvlText w:val="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9D41FC1"/>
    <w:multiLevelType w:val="multilevel"/>
    <w:tmpl w:val="AEE649D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4" w:hanging="1440"/>
      </w:pPr>
      <w:rPr>
        <w:rFonts w:hint="default"/>
      </w:rPr>
    </w:lvl>
  </w:abstractNum>
  <w:abstractNum w:abstractNumId="6" w15:restartNumberingAfterBreak="0">
    <w:nsid w:val="1D324371"/>
    <w:multiLevelType w:val="multilevel"/>
    <w:tmpl w:val="F028B0B2"/>
    <w:lvl w:ilvl="0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788" w:hanging="360"/>
      </w:pPr>
      <w:rPr>
        <w:rFonts w:hint="default"/>
      </w:rPr>
    </w:lvl>
    <w:lvl w:ilvl="2">
      <w:numFmt w:val="decimal"/>
      <w:lvlText w:val="%1.%2.%3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8" w:hanging="1440"/>
      </w:pPr>
      <w:rPr>
        <w:rFonts w:hint="default"/>
      </w:rPr>
    </w:lvl>
  </w:abstractNum>
  <w:abstractNum w:abstractNumId="7" w15:restartNumberingAfterBreak="0">
    <w:nsid w:val="2C075143"/>
    <w:multiLevelType w:val="multilevel"/>
    <w:tmpl w:val="79CCFD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8" w15:restartNumberingAfterBreak="0">
    <w:nsid w:val="2DDB5BF3"/>
    <w:multiLevelType w:val="multilevel"/>
    <w:tmpl w:val="A4D283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9" w15:restartNumberingAfterBreak="0">
    <w:nsid w:val="36385224"/>
    <w:multiLevelType w:val="multilevel"/>
    <w:tmpl w:val="D19AB3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0" w15:restartNumberingAfterBreak="0">
    <w:nsid w:val="39CA3419"/>
    <w:multiLevelType w:val="multilevel"/>
    <w:tmpl w:val="3DDA26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1" w15:restartNumberingAfterBreak="0">
    <w:nsid w:val="3E370B66"/>
    <w:multiLevelType w:val="multilevel"/>
    <w:tmpl w:val="E684E4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2" w15:restartNumberingAfterBreak="0">
    <w:nsid w:val="45AB7A82"/>
    <w:multiLevelType w:val="hybridMultilevel"/>
    <w:tmpl w:val="E460E6F4"/>
    <w:lvl w:ilvl="0" w:tplc="3008F4EE">
      <w:start w:val="5"/>
      <w:numFmt w:val="bullet"/>
      <w:lvlText w:val="-"/>
      <w:lvlJc w:val="left"/>
      <w:pPr>
        <w:ind w:left="1473" w:hanging="360"/>
      </w:pPr>
      <w:rPr>
        <w:rFonts w:ascii="Calibri" w:eastAsia="Times New Roman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13" w15:restartNumberingAfterBreak="0">
    <w:nsid w:val="464A59C9"/>
    <w:multiLevelType w:val="hybridMultilevel"/>
    <w:tmpl w:val="DCC8889A"/>
    <w:lvl w:ilvl="0" w:tplc="197ADB8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BEA0FB1"/>
    <w:multiLevelType w:val="multilevel"/>
    <w:tmpl w:val="192C06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5" w15:restartNumberingAfterBreak="0">
    <w:nsid w:val="501D3332"/>
    <w:multiLevelType w:val="multilevel"/>
    <w:tmpl w:val="D1287C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38" w:hanging="360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6" w15:restartNumberingAfterBreak="0">
    <w:nsid w:val="55DA42F6"/>
    <w:multiLevelType w:val="multilevel"/>
    <w:tmpl w:val="0EA2A0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5AA25002"/>
    <w:multiLevelType w:val="hybridMultilevel"/>
    <w:tmpl w:val="0C9032D4"/>
    <w:lvl w:ilvl="0" w:tplc="5EBA7174">
      <w:start w:val="5"/>
      <w:numFmt w:val="bullet"/>
      <w:lvlText w:val="-"/>
      <w:lvlJc w:val="left"/>
      <w:pPr>
        <w:ind w:left="1494" w:hanging="360"/>
      </w:pPr>
      <w:rPr>
        <w:rFonts w:ascii="Calibri" w:eastAsia="Times New Roman" w:hAnsi="Calibri" w:cs="Arial" w:hint="default"/>
        <w:color w:val="222222"/>
        <w:sz w:val="20"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68861756"/>
    <w:multiLevelType w:val="hybridMultilevel"/>
    <w:tmpl w:val="35CC58D0"/>
    <w:lvl w:ilvl="0" w:tplc="D1647162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74" w:hanging="360"/>
      </w:pPr>
    </w:lvl>
    <w:lvl w:ilvl="2" w:tplc="0422001B" w:tentative="1">
      <w:start w:val="1"/>
      <w:numFmt w:val="lowerRoman"/>
      <w:lvlText w:val="%3."/>
      <w:lvlJc w:val="right"/>
      <w:pPr>
        <w:ind w:left="3294" w:hanging="180"/>
      </w:pPr>
    </w:lvl>
    <w:lvl w:ilvl="3" w:tplc="0422000F" w:tentative="1">
      <w:start w:val="1"/>
      <w:numFmt w:val="decimal"/>
      <w:lvlText w:val="%4."/>
      <w:lvlJc w:val="left"/>
      <w:pPr>
        <w:ind w:left="4014" w:hanging="360"/>
      </w:pPr>
    </w:lvl>
    <w:lvl w:ilvl="4" w:tplc="04220019" w:tentative="1">
      <w:start w:val="1"/>
      <w:numFmt w:val="lowerLetter"/>
      <w:lvlText w:val="%5."/>
      <w:lvlJc w:val="left"/>
      <w:pPr>
        <w:ind w:left="4734" w:hanging="360"/>
      </w:pPr>
    </w:lvl>
    <w:lvl w:ilvl="5" w:tplc="0422001B" w:tentative="1">
      <w:start w:val="1"/>
      <w:numFmt w:val="lowerRoman"/>
      <w:lvlText w:val="%6."/>
      <w:lvlJc w:val="right"/>
      <w:pPr>
        <w:ind w:left="5454" w:hanging="180"/>
      </w:pPr>
    </w:lvl>
    <w:lvl w:ilvl="6" w:tplc="0422000F" w:tentative="1">
      <w:start w:val="1"/>
      <w:numFmt w:val="decimal"/>
      <w:lvlText w:val="%7."/>
      <w:lvlJc w:val="left"/>
      <w:pPr>
        <w:ind w:left="6174" w:hanging="360"/>
      </w:pPr>
    </w:lvl>
    <w:lvl w:ilvl="7" w:tplc="04220019" w:tentative="1">
      <w:start w:val="1"/>
      <w:numFmt w:val="lowerLetter"/>
      <w:lvlText w:val="%8."/>
      <w:lvlJc w:val="left"/>
      <w:pPr>
        <w:ind w:left="6894" w:hanging="360"/>
      </w:pPr>
    </w:lvl>
    <w:lvl w:ilvl="8" w:tplc="0422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74EE2270"/>
    <w:multiLevelType w:val="hybridMultilevel"/>
    <w:tmpl w:val="FE8E41E8"/>
    <w:lvl w:ilvl="0" w:tplc="88E06F6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"/>
  </w:num>
  <w:num w:numId="4">
    <w:abstractNumId w:val="15"/>
  </w:num>
  <w:num w:numId="5">
    <w:abstractNumId w:val="10"/>
  </w:num>
  <w:num w:numId="6">
    <w:abstractNumId w:val="14"/>
  </w:num>
  <w:num w:numId="7">
    <w:abstractNumId w:val="8"/>
  </w:num>
  <w:num w:numId="8">
    <w:abstractNumId w:val="11"/>
  </w:num>
  <w:num w:numId="9">
    <w:abstractNumId w:val="4"/>
  </w:num>
  <w:num w:numId="10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15"/>
  </w:num>
  <w:num w:numId="14">
    <w:abstractNumId w:val="19"/>
  </w:num>
  <w:num w:numId="15">
    <w:abstractNumId w:val="0"/>
  </w:num>
  <w:num w:numId="16">
    <w:abstractNumId w:val="5"/>
  </w:num>
  <w:num w:numId="17">
    <w:abstractNumId w:val="13"/>
  </w:num>
  <w:num w:numId="18">
    <w:abstractNumId w:val="3"/>
  </w:num>
  <w:num w:numId="19">
    <w:abstractNumId w:val="9"/>
  </w:num>
  <w:num w:numId="20">
    <w:abstractNumId w:val="18"/>
  </w:num>
  <w:num w:numId="21">
    <w:abstractNumId w:val="7"/>
  </w:num>
  <w:num w:numId="22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D09"/>
    <w:rsid w:val="00004AE2"/>
    <w:rsid w:val="0001181E"/>
    <w:rsid w:val="000123B6"/>
    <w:rsid w:val="000155B9"/>
    <w:rsid w:val="00023807"/>
    <w:rsid w:val="00023C12"/>
    <w:rsid w:val="000306BE"/>
    <w:rsid w:val="00033F83"/>
    <w:rsid w:val="00034F1A"/>
    <w:rsid w:val="0004012E"/>
    <w:rsid w:val="00052988"/>
    <w:rsid w:val="00052D18"/>
    <w:rsid w:val="000556BD"/>
    <w:rsid w:val="00055A09"/>
    <w:rsid w:val="0006133C"/>
    <w:rsid w:val="00066763"/>
    <w:rsid w:val="00066B59"/>
    <w:rsid w:val="00076A35"/>
    <w:rsid w:val="0008643E"/>
    <w:rsid w:val="00093CC1"/>
    <w:rsid w:val="000B000F"/>
    <w:rsid w:val="000B25AF"/>
    <w:rsid w:val="000B4498"/>
    <w:rsid w:val="000B7A5E"/>
    <w:rsid w:val="000C6C54"/>
    <w:rsid w:val="000D5EAB"/>
    <w:rsid w:val="000E32DC"/>
    <w:rsid w:val="000E5E5C"/>
    <w:rsid w:val="000F67B1"/>
    <w:rsid w:val="000F74B7"/>
    <w:rsid w:val="001042CA"/>
    <w:rsid w:val="0010667F"/>
    <w:rsid w:val="00107C54"/>
    <w:rsid w:val="00107FF3"/>
    <w:rsid w:val="00111606"/>
    <w:rsid w:val="00114C49"/>
    <w:rsid w:val="0012051E"/>
    <w:rsid w:val="0012086D"/>
    <w:rsid w:val="00124114"/>
    <w:rsid w:val="00130252"/>
    <w:rsid w:val="0013134A"/>
    <w:rsid w:val="00134485"/>
    <w:rsid w:val="0013510D"/>
    <w:rsid w:val="00135173"/>
    <w:rsid w:val="00136A1B"/>
    <w:rsid w:val="00140E3A"/>
    <w:rsid w:val="00157B70"/>
    <w:rsid w:val="001619D5"/>
    <w:rsid w:val="00164485"/>
    <w:rsid w:val="0016678E"/>
    <w:rsid w:val="00174697"/>
    <w:rsid w:val="00175DC7"/>
    <w:rsid w:val="00182E1B"/>
    <w:rsid w:val="00183A6B"/>
    <w:rsid w:val="00190BF8"/>
    <w:rsid w:val="001A0637"/>
    <w:rsid w:val="001A0B83"/>
    <w:rsid w:val="001A4972"/>
    <w:rsid w:val="001A594C"/>
    <w:rsid w:val="001B1060"/>
    <w:rsid w:val="001B3000"/>
    <w:rsid w:val="001C1274"/>
    <w:rsid w:val="001C2D82"/>
    <w:rsid w:val="001C33C8"/>
    <w:rsid w:val="001C49AB"/>
    <w:rsid w:val="001C5DAE"/>
    <w:rsid w:val="001C79C5"/>
    <w:rsid w:val="001D25AE"/>
    <w:rsid w:val="001D3E11"/>
    <w:rsid w:val="001E314A"/>
    <w:rsid w:val="001E5228"/>
    <w:rsid w:val="001F24D5"/>
    <w:rsid w:val="001F6103"/>
    <w:rsid w:val="001F62D8"/>
    <w:rsid w:val="00211F66"/>
    <w:rsid w:val="00215027"/>
    <w:rsid w:val="00216984"/>
    <w:rsid w:val="00217976"/>
    <w:rsid w:val="00231B1C"/>
    <w:rsid w:val="00235697"/>
    <w:rsid w:val="00237DF3"/>
    <w:rsid w:val="00240146"/>
    <w:rsid w:val="00240C3E"/>
    <w:rsid w:val="00252B78"/>
    <w:rsid w:val="002545AA"/>
    <w:rsid w:val="00256EBE"/>
    <w:rsid w:val="002641A8"/>
    <w:rsid w:val="00266CA9"/>
    <w:rsid w:val="00282FA0"/>
    <w:rsid w:val="0028549A"/>
    <w:rsid w:val="002859D0"/>
    <w:rsid w:val="00285EFC"/>
    <w:rsid w:val="00290B4A"/>
    <w:rsid w:val="00294ACE"/>
    <w:rsid w:val="002979E3"/>
    <w:rsid w:val="002A1DF5"/>
    <w:rsid w:val="002A3C7E"/>
    <w:rsid w:val="002A5241"/>
    <w:rsid w:val="002A7A7A"/>
    <w:rsid w:val="002B2D07"/>
    <w:rsid w:val="002B4DC8"/>
    <w:rsid w:val="002B7644"/>
    <w:rsid w:val="002C22F3"/>
    <w:rsid w:val="002D29B5"/>
    <w:rsid w:val="002D44A7"/>
    <w:rsid w:val="002D5B4B"/>
    <w:rsid w:val="002D5E89"/>
    <w:rsid w:val="002E1CBD"/>
    <w:rsid w:val="002E34B0"/>
    <w:rsid w:val="002E6FC3"/>
    <w:rsid w:val="002F76E5"/>
    <w:rsid w:val="00301883"/>
    <w:rsid w:val="003031B7"/>
    <w:rsid w:val="0030678A"/>
    <w:rsid w:val="0031402B"/>
    <w:rsid w:val="00315497"/>
    <w:rsid w:val="00315D9F"/>
    <w:rsid w:val="00320570"/>
    <w:rsid w:val="0032065D"/>
    <w:rsid w:val="00320C55"/>
    <w:rsid w:val="00322A14"/>
    <w:rsid w:val="0032337C"/>
    <w:rsid w:val="00334F0A"/>
    <w:rsid w:val="0034331D"/>
    <w:rsid w:val="0035312F"/>
    <w:rsid w:val="0035748D"/>
    <w:rsid w:val="0036524C"/>
    <w:rsid w:val="0037025E"/>
    <w:rsid w:val="0037047B"/>
    <w:rsid w:val="003754AC"/>
    <w:rsid w:val="00376C23"/>
    <w:rsid w:val="00386D57"/>
    <w:rsid w:val="00390E22"/>
    <w:rsid w:val="003939EF"/>
    <w:rsid w:val="0039704B"/>
    <w:rsid w:val="003B33ED"/>
    <w:rsid w:val="003B39F2"/>
    <w:rsid w:val="003B4D01"/>
    <w:rsid w:val="003C2E44"/>
    <w:rsid w:val="003C2E50"/>
    <w:rsid w:val="003D1E7D"/>
    <w:rsid w:val="003D2B5A"/>
    <w:rsid w:val="003D3609"/>
    <w:rsid w:val="003D5D9A"/>
    <w:rsid w:val="003D5F90"/>
    <w:rsid w:val="003F38E5"/>
    <w:rsid w:val="003F3AEA"/>
    <w:rsid w:val="003F49D8"/>
    <w:rsid w:val="004006BA"/>
    <w:rsid w:val="004022D0"/>
    <w:rsid w:val="0040370A"/>
    <w:rsid w:val="004140D5"/>
    <w:rsid w:val="0041422A"/>
    <w:rsid w:val="00414CCF"/>
    <w:rsid w:val="0042105A"/>
    <w:rsid w:val="00427C8B"/>
    <w:rsid w:val="00430646"/>
    <w:rsid w:val="00431C72"/>
    <w:rsid w:val="00443B2E"/>
    <w:rsid w:val="004608F5"/>
    <w:rsid w:val="00463A82"/>
    <w:rsid w:val="0046557F"/>
    <w:rsid w:val="004816F9"/>
    <w:rsid w:val="00486DD1"/>
    <w:rsid w:val="004B0E39"/>
    <w:rsid w:val="004B186E"/>
    <w:rsid w:val="004C21AB"/>
    <w:rsid w:val="004D5E22"/>
    <w:rsid w:val="004D606E"/>
    <w:rsid w:val="004D7028"/>
    <w:rsid w:val="004E1890"/>
    <w:rsid w:val="004F6987"/>
    <w:rsid w:val="00503141"/>
    <w:rsid w:val="00505863"/>
    <w:rsid w:val="00506F8C"/>
    <w:rsid w:val="00513229"/>
    <w:rsid w:val="005139BA"/>
    <w:rsid w:val="00521681"/>
    <w:rsid w:val="00524BF6"/>
    <w:rsid w:val="00531AE9"/>
    <w:rsid w:val="0054391B"/>
    <w:rsid w:val="00551C0B"/>
    <w:rsid w:val="00556C58"/>
    <w:rsid w:val="00557CE8"/>
    <w:rsid w:val="0056234D"/>
    <w:rsid w:val="00567794"/>
    <w:rsid w:val="00580F9C"/>
    <w:rsid w:val="0058337A"/>
    <w:rsid w:val="00586CF4"/>
    <w:rsid w:val="00595EA4"/>
    <w:rsid w:val="0059741F"/>
    <w:rsid w:val="005A270B"/>
    <w:rsid w:val="005A59C4"/>
    <w:rsid w:val="005A694B"/>
    <w:rsid w:val="005B1AF2"/>
    <w:rsid w:val="005B2C76"/>
    <w:rsid w:val="005B3D6F"/>
    <w:rsid w:val="005C0B1F"/>
    <w:rsid w:val="005D1671"/>
    <w:rsid w:val="005E5703"/>
    <w:rsid w:val="005F1F1E"/>
    <w:rsid w:val="005F23E9"/>
    <w:rsid w:val="005F3754"/>
    <w:rsid w:val="005F5EEE"/>
    <w:rsid w:val="0060170C"/>
    <w:rsid w:val="00601CD7"/>
    <w:rsid w:val="00603DFB"/>
    <w:rsid w:val="00604AE8"/>
    <w:rsid w:val="00605928"/>
    <w:rsid w:val="006110BA"/>
    <w:rsid w:val="006110D6"/>
    <w:rsid w:val="006174B1"/>
    <w:rsid w:val="006201C6"/>
    <w:rsid w:val="00620D79"/>
    <w:rsid w:val="00622C7E"/>
    <w:rsid w:val="0062386E"/>
    <w:rsid w:val="00627635"/>
    <w:rsid w:val="006327D8"/>
    <w:rsid w:val="00643981"/>
    <w:rsid w:val="006503A3"/>
    <w:rsid w:val="00652F1D"/>
    <w:rsid w:val="00654A81"/>
    <w:rsid w:val="00656B18"/>
    <w:rsid w:val="0065776A"/>
    <w:rsid w:val="00676AD9"/>
    <w:rsid w:val="006874A6"/>
    <w:rsid w:val="00691539"/>
    <w:rsid w:val="00691CF4"/>
    <w:rsid w:val="0069384D"/>
    <w:rsid w:val="00693C49"/>
    <w:rsid w:val="00695BD4"/>
    <w:rsid w:val="006969C8"/>
    <w:rsid w:val="006A0FE2"/>
    <w:rsid w:val="006A51DA"/>
    <w:rsid w:val="006B471E"/>
    <w:rsid w:val="006B5496"/>
    <w:rsid w:val="006C023F"/>
    <w:rsid w:val="006C02F0"/>
    <w:rsid w:val="006C2249"/>
    <w:rsid w:val="006C48FC"/>
    <w:rsid w:val="006C6134"/>
    <w:rsid w:val="006C654A"/>
    <w:rsid w:val="006C7BAE"/>
    <w:rsid w:val="006D79C9"/>
    <w:rsid w:val="006E0DA1"/>
    <w:rsid w:val="006E2824"/>
    <w:rsid w:val="006F6B50"/>
    <w:rsid w:val="006F6FF6"/>
    <w:rsid w:val="00700DC5"/>
    <w:rsid w:val="00705C82"/>
    <w:rsid w:val="007105F4"/>
    <w:rsid w:val="007135D7"/>
    <w:rsid w:val="0071362A"/>
    <w:rsid w:val="00713BD4"/>
    <w:rsid w:val="00714575"/>
    <w:rsid w:val="00716CA1"/>
    <w:rsid w:val="007178A3"/>
    <w:rsid w:val="00725535"/>
    <w:rsid w:val="00733DAB"/>
    <w:rsid w:val="007343E1"/>
    <w:rsid w:val="00735025"/>
    <w:rsid w:val="00737D01"/>
    <w:rsid w:val="00737E19"/>
    <w:rsid w:val="0074597A"/>
    <w:rsid w:val="0075069B"/>
    <w:rsid w:val="007512B7"/>
    <w:rsid w:val="00757191"/>
    <w:rsid w:val="007608AD"/>
    <w:rsid w:val="00764720"/>
    <w:rsid w:val="007756BE"/>
    <w:rsid w:val="00776833"/>
    <w:rsid w:val="007773E4"/>
    <w:rsid w:val="00780CC9"/>
    <w:rsid w:val="00794CB2"/>
    <w:rsid w:val="00794E2A"/>
    <w:rsid w:val="007968F4"/>
    <w:rsid w:val="007A2DC4"/>
    <w:rsid w:val="007C20DA"/>
    <w:rsid w:val="007C3B57"/>
    <w:rsid w:val="007D1E28"/>
    <w:rsid w:val="007E1147"/>
    <w:rsid w:val="007E4C11"/>
    <w:rsid w:val="007E714B"/>
    <w:rsid w:val="007F4758"/>
    <w:rsid w:val="00801992"/>
    <w:rsid w:val="00802373"/>
    <w:rsid w:val="00804462"/>
    <w:rsid w:val="00821F23"/>
    <w:rsid w:val="00822FEC"/>
    <w:rsid w:val="008303B1"/>
    <w:rsid w:val="00841101"/>
    <w:rsid w:val="00851787"/>
    <w:rsid w:val="00857AF8"/>
    <w:rsid w:val="00865B14"/>
    <w:rsid w:val="0087560B"/>
    <w:rsid w:val="00875F6D"/>
    <w:rsid w:val="00884D84"/>
    <w:rsid w:val="00886BB0"/>
    <w:rsid w:val="00891699"/>
    <w:rsid w:val="0089248B"/>
    <w:rsid w:val="008934F6"/>
    <w:rsid w:val="00896C8B"/>
    <w:rsid w:val="008977C7"/>
    <w:rsid w:val="008977E9"/>
    <w:rsid w:val="008A2B8B"/>
    <w:rsid w:val="008A4D8D"/>
    <w:rsid w:val="008A7572"/>
    <w:rsid w:val="008D48B5"/>
    <w:rsid w:val="008D4B70"/>
    <w:rsid w:val="008E0F0F"/>
    <w:rsid w:val="008F0CD3"/>
    <w:rsid w:val="008F0EF5"/>
    <w:rsid w:val="008F6FFF"/>
    <w:rsid w:val="00912B91"/>
    <w:rsid w:val="00916D36"/>
    <w:rsid w:val="00925CDA"/>
    <w:rsid w:val="00931566"/>
    <w:rsid w:val="00940AB4"/>
    <w:rsid w:val="00941B9A"/>
    <w:rsid w:val="00945B0D"/>
    <w:rsid w:val="0094744E"/>
    <w:rsid w:val="00961DB1"/>
    <w:rsid w:val="00962FB3"/>
    <w:rsid w:val="00964AD1"/>
    <w:rsid w:val="009711E2"/>
    <w:rsid w:val="00973700"/>
    <w:rsid w:val="0097769E"/>
    <w:rsid w:val="00984796"/>
    <w:rsid w:val="00990EE7"/>
    <w:rsid w:val="0099233F"/>
    <w:rsid w:val="009A6060"/>
    <w:rsid w:val="009A6918"/>
    <w:rsid w:val="009A76E3"/>
    <w:rsid w:val="009A7720"/>
    <w:rsid w:val="009B2F26"/>
    <w:rsid w:val="009C4CDB"/>
    <w:rsid w:val="009C538F"/>
    <w:rsid w:val="009C7B97"/>
    <w:rsid w:val="009D0DCE"/>
    <w:rsid w:val="009D5106"/>
    <w:rsid w:val="009D7358"/>
    <w:rsid w:val="009D7546"/>
    <w:rsid w:val="009F4375"/>
    <w:rsid w:val="00A01018"/>
    <w:rsid w:val="00A02393"/>
    <w:rsid w:val="00A120D7"/>
    <w:rsid w:val="00A1491F"/>
    <w:rsid w:val="00A15748"/>
    <w:rsid w:val="00A16420"/>
    <w:rsid w:val="00A25780"/>
    <w:rsid w:val="00A33733"/>
    <w:rsid w:val="00A3487A"/>
    <w:rsid w:val="00A409D5"/>
    <w:rsid w:val="00A418CB"/>
    <w:rsid w:val="00A45453"/>
    <w:rsid w:val="00A457B6"/>
    <w:rsid w:val="00A52801"/>
    <w:rsid w:val="00A545C2"/>
    <w:rsid w:val="00A55AD6"/>
    <w:rsid w:val="00A563C7"/>
    <w:rsid w:val="00A56BA9"/>
    <w:rsid w:val="00A60046"/>
    <w:rsid w:val="00A625FE"/>
    <w:rsid w:val="00A64DA9"/>
    <w:rsid w:val="00A6629C"/>
    <w:rsid w:val="00A71AAD"/>
    <w:rsid w:val="00A74D09"/>
    <w:rsid w:val="00A80A04"/>
    <w:rsid w:val="00A80DEC"/>
    <w:rsid w:val="00A8345A"/>
    <w:rsid w:val="00A83760"/>
    <w:rsid w:val="00A86AB7"/>
    <w:rsid w:val="00A907B8"/>
    <w:rsid w:val="00A95EA3"/>
    <w:rsid w:val="00AA00C7"/>
    <w:rsid w:val="00AA1D95"/>
    <w:rsid w:val="00AA3BDC"/>
    <w:rsid w:val="00AC0BC9"/>
    <w:rsid w:val="00AC0E42"/>
    <w:rsid w:val="00AC215C"/>
    <w:rsid w:val="00AD1D5C"/>
    <w:rsid w:val="00AD6936"/>
    <w:rsid w:val="00AE5B86"/>
    <w:rsid w:val="00AE5E5E"/>
    <w:rsid w:val="00AE5E8F"/>
    <w:rsid w:val="00AF22F0"/>
    <w:rsid w:val="00AF3B9F"/>
    <w:rsid w:val="00AF7E4E"/>
    <w:rsid w:val="00B00BF9"/>
    <w:rsid w:val="00B017EF"/>
    <w:rsid w:val="00B01AC9"/>
    <w:rsid w:val="00B04290"/>
    <w:rsid w:val="00B428A9"/>
    <w:rsid w:val="00B434DE"/>
    <w:rsid w:val="00B467F8"/>
    <w:rsid w:val="00B53DCB"/>
    <w:rsid w:val="00B563AA"/>
    <w:rsid w:val="00B5727D"/>
    <w:rsid w:val="00B5788C"/>
    <w:rsid w:val="00B61D7F"/>
    <w:rsid w:val="00B71EA8"/>
    <w:rsid w:val="00B72D7F"/>
    <w:rsid w:val="00B7725C"/>
    <w:rsid w:val="00B820EE"/>
    <w:rsid w:val="00B903F2"/>
    <w:rsid w:val="00B939F5"/>
    <w:rsid w:val="00B9524A"/>
    <w:rsid w:val="00B9610F"/>
    <w:rsid w:val="00BA4678"/>
    <w:rsid w:val="00BA5792"/>
    <w:rsid w:val="00BA620C"/>
    <w:rsid w:val="00BB03C2"/>
    <w:rsid w:val="00BB117F"/>
    <w:rsid w:val="00BC4870"/>
    <w:rsid w:val="00BC7903"/>
    <w:rsid w:val="00BE3132"/>
    <w:rsid w:val="00BE44F8"/>
    <w:rsid w:val="00BF37D8"/>
    <w:rsid w:val="00BF6B76"/>
    <w:rsid w:val="00C03D71"/>
    <w:rsid w:val="00C07D19"/>
    <w:rsid w:val="00C20CB5"/>
    <w:rsid w:val="00C36992"/>
    <w:rsid w:val="00C42231"/>
    <w:rsid w:val="00C44D11"/>
    <w:rsid w:val="00C455C6"/>
    <w:rsid w:val="00C47F44"/>
    <w:rsid w:val="00C50057"/>
    <w:rsid w:val="00C54E5C"/>
    <w:rsid w:val="00C562E0"/>
    <w:rsid w:val="00C608D8"/>
    <w:rsid w:val="00C610BB"/>
    <w:rsid w:val="00C63D3E"/>
    <w:rsid w:val="00C8109A"/>
    <w:rsid w:val="00C835C8"/>
    <w:rsid w:val="00C84673"/>
    <w:rsid w:val="00C85748"/>
    <w:rsid w:val="00C85CDC"/>
    <w:rsid w:val="00C9383F"/>
    <w:rsid w:val="00CB3B64"/>
    <w:rsid w:val="00CC1AEB"/>
    <w:rsid w:val="00CC47BB"/>
    <w:rsid w:val="00CD3916"/>
    <w:rsid w:val="00CD39AB"/>
    <w:rsid w:val="00CE30EC"/>
    <w:rsid w:val="00CF79B4"/>
    <w:rsid w:val="00D22F2A"/>
    <w:rsid w:val="00D238BB"/>
    <w:rsid w:val="00D24B20"/>
    <w:rsid w:val="00D24E2D"/>
    <w:rsid w:val="00D312BD"/>
    <w:rsid w:val="00D32DD5"/>
    <w:rsid w:val="00D421CD"/>
    <w:rsid w:val="00D4393F"/>
    <w:rsid w:val="00D47A68"/>
    <w:rsid w:val="00D55E6C"/>
    <w:rsid w:val="00D8421C"/>
    <w:rsid w:val="00D86833"/>
    <w:rsid w:val="00D93CA8"/>
    <w:rsid w:val="00D94180"/>
    <w:rsid w:val="00D972B8"/>
    <w:rsid w:val="00DA5B2E"/>
    <w:rsid w:val="00DB27BF"/>
    <w:rsid w:val="00DB37CB"/>
    <w:rsid w:val="00DB6799"/>
    <w:rsid w:val="00DC6D45"/>
    <w:rsid w:val="00DE01A7"/>
    <w:rsid w:val="00DE3F07"/>
    <w:rsid w:val="00DE75EC"/>
    <w:rsid w:val="00DE76C9"/>
    <w:rsid w:val="00DF3ADD"/>
    <w:rsid w:val="00DF5A30"/>
    <w:rsid w:val="00E04860"/>
    <w:rsid w:val="00E06112"/>
    <w:rsid w:val="00E06468"/>
    <w:rsid w:val="00E115DE"/>
    <w:rsid w:val="00E2073F"/>
    <w:rsid w:val="00E235B9"/>
    <w:rsid w:val="00E30212"/>
    <w:rsid w:val="00E37DCF"/>
    <w:rsid w:val="00E44B0F"/>
    <w:rsid w:val="00E46D98"/>
    <w:rsid w:val="00E52427"/>
    <w:rsid w:val="00E5520D"/>
    <w:rsid w:val="00E77C95"/>
    <w:rsid w:val="00E81E4C"/>
    <w:rsid w:val="00E82AF1"/>
    <w:rsid w:val="00E83285"/>
    <w:rsid w:val="00E87907"/>
    <w:rsid w:val="00E93C60"/>
    <w:rsid w:val="00EA6C34"/>
    <w:rsid w:val="00EB1201"/>
    <w:rsid w:val="00EB1644"/>
    <w:rsid w:val="00EB3CE4"/>
    <w:rsid w:val="00EB4E80"/>
    <w:rsid w:val="00EB5C76"/>
    <w:rsid w:val="00EB7768"/>
    <w:rsid w:val="00EB7800"/>
    <w:rsid w:val="00EC7BCC"/>
    <w:rsid w:val="00ED7EA6"/>
    <w:rsid w:val="00EE0B2A"/>
    <w:rsid w:val="00EE6906"/>
    <w:rsid w:val="00EE6C39"/>
    <w:rsid w:val="00EE7F15"/>
    <w:rsid w:val="00EF08F4"/>
    <w:rsid w:val="00EF2D31"/>
    <w:rsid w:val="00EF6C1E"/>
    <w:rsid w:val="00F10BCA"/>
    <w:rsid w:val="00F1151C"/>
    <w:rsid w:val="00F159BC"/>
    <w:rsid w:val="00F22845"/>
    <w:rsid w:val="00F26B1C"/>
    <w:rsid w:val="00F37F08"/>
    <w:rsid w:val="00F41174"/>
    <w:rsid w:val="00F423CB"/>
    <w:rsid w:val="00F4762A"/>
    <w:rsid w:val="00F55A6E"/>
    <w:rsid w:val="00F65ADC"/>
    <w:rsid w:val="00F719D5"/>
    <w:rsid w:val="00F72C5B"/>
    <w:rsid w:val="00F74B1B"/>
    <w:rsid w:val="00F758AC"/>
    <w:rsid w:val="00F80CC6"/>
    <w:rsid w:val="00F831CF"/>
    <w:rsid w:val="00F83A7C"/>
    <w:rsid w:val="00F912E4"/>
    <w:rsid w:val="00FA0D50"/>
    <w:rsid w:val="00FA3172"/>
    <w:rsid w:val="00FA3D2F"/>
    <w:rsid w:val="00FB2B69"/>
    <w:rsid w:val="00FB38DD"/>
    <w:rsid w:val="00FB5BD5"/>
    <w:rsid w:val="00FE139C"/>
    <w:rsid w:val="00FE358D"/>
    <w:rsid w:val="00FE7EB8"/>
    <w:rsid w:val="00FF28B5"/>
    <w:rsid w:val="00FF2FAF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0B29A0B"/>
  <w15:chartTrackingRefBased/>
  <w15:docId w15:val="{3C8943DA-4FB0-4EB9-B3E8-CBF55363E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FF2FA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95EA4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eastAsia="en-US"/>
    </w:rPr>
  </w:style>
  <w:style w:type="paragraph" w:styleId="2">
    <w:name w:val="heading 2"/>
    <w:basedOn w:val="a"/>
    <w:next w:val="a"/>
    <w:qFormat/>
    <w:rsid w:val="00595EA4"/>
    <w:pPr>
      <w:keepNext/>
      <w:spacing w:before="240" w:after="60"/>
      <w:outlineLvl w:val="1"/>
    </w:pPr>
    <w:rPr>
      <w:rFonts w:ascii="Arial" w:hAnsi="Arial"/>
      <w:b/>
      <w:i/>
      <w:szCs w:val="20"/>
      <w:lang w:eastAsia="en-US"/>
    </w:rPr>
  </w:style>
  <w:style w:type="paragraph" w:styleId="3">
    <w:name w:val="heading 3"/>
    <w:basedOn w:val="a"/>
    <w:next w:val="a"/>
    <w:qFormat/>
    <w:rsid w:val="00693C49"/>
    <w:pPr>
      <w:keepNext/>
      <w:spacing w:before="240" w:after="60"/>
      <w:jc w:val="center"/>
      <w:outlineLvl w:val="2"/>
    </w:pPr>
    <w:rPr>
      <w:rFonts w:ascii="Arial" w:hAnsi="Arial"/>
      <w:szCs w:val="20"/>
      <w:lang w:eastAsia="en-US"/>
    </w:rPr>
  </w:style>
  <w:style w:type="paragraph" w:styleId="4">
    <w:name w:val="heading 4"/>
    <w:basedOn w:val="a"/>
    <w:next w:val="a"/>
    <w:qFormat/>
    <w:rsid w:val="00595EA4"/>
    <w:pPr>
      <w:keepNext/>
      <w:spacing w:line="240" w:lineRule="atLeast"/>
      <w:jc w:val="center"/>
      <w:outlineLvl w:val="3"/>
    </w:pPr>
    <w:rPr>
      <w:szCs w:val="20"/>
      <w:lang w:eastAsia="en-US"/>
    </w:rPr>
  </w:style>
  <w:style w:type="paragraph" w:styleId="5">
    <w:name w:val="heading 5"/>
    <w:basedOn w:val="a"/>
    <w:next w:val="a"/>
    <w:qFormat/>
    <w:rsid w:val="00595EA4"/>
    <w:pPr>
      <w:keepNext/>
      <w:spacing w:line="240" w:lineRule="atLeast"/>
      <w:ind w:right="85"/>
      <w:outlineLvl w:val="4"/>
    </w:pPr>
    <w:rPr>
      <w:szCs w:val="20"/>
      <w:lang w:eastAsia="en-US"/>
    </w:rPr>
  </w:style>
  <w:style w:type="paragraph" w:styleId="6">
    <w:name w:val="heading 6"/>
    <w:basedOn w:val="a"/>
    <w:next w:val="a"/>
    <w:qFormat/>
    <w:rsid w:val="00595EA4"/>
    <w:pPr>
      <w:keepNext/>
      <w:spacing w:line="240" w:lineRule="atLeast"/>
      <w:jc w:val="center"/>
      <w:outlineLvl w:val="5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74D09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74D0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B0E39"/>
  </w:style>
  <w:style w:type="paragraph" w:customStyle="1" w:styleId="Twordizme">
    <w:name w:val="Tword_izme"/>
    <w:basedOn w:val="a"/>
    <w:link w:val="TwordizmeChar"/>
    <w:rsid w:val="00F22845"/>
    <w:pPr>
      <w:jc w:val="center"/>
    </w:pPr>
    <w:rPr>
      <w:rFonts w:ascii="ISOCPEUR" w:hAnsi="ISOCPEUR"/>
      <w:i/>
      <w:sz w:val="18"/>
    </w:rPr>
  </w:style>
  <w:style w:type="character" w:customStyle="1" w:styleId="TwordizmeChar">
    <w:name w:val="Tword_izme Char"/>
    <w:link w:val="Twordizme"/>
    <w:rsid w:val="00F22845"/>
    <w:rPr>
      <w:rFonts w:ascii="ISOCPEUR" w:hAnsi="ISOCPEUR"/>
      <w:i/>
      <w:sz w:val="18"/>
      <w:szCs w:val="24"/>
      <w:lang w:val="ru-RU" w:eastAsia="ru-RU" w:bidi="ar-SA"/>
    </w:rPr>
  </w:style>
  <w:style w:type="paragraph" w:customStyle="1" w:styleId="Twordfami">
    <w:name w:val="Tword_fami"/>
    <w:basedOn w:val="a"/>
    <w:link w:val="Twordfami0"/>
    <w:rsid w:val="00D55E6C"/>
    <w:rPr>
      <w:rFonts w:ascii="ISOCPEUR" w:hAnsi="ISOCPEUR" w:cs="Arial"/>
      <w:i/>
      <w:sz w:val="22"/>
      <w:szCs w:val="20"/>
    </w:rPr>
  </w:style>
  <w:style w:type="character" w:customStyle="1" w:styleId="TwordizmeCharChar">
    <w:name w:val="Tword_izme Char Char"/>
    <w:rsid w:val="0069384D"/>
    <w:rPr>
      <w:rFonts w:ascii="ISOCPEUR" w:hAnsi="ISOCPEUR" w:cs="Arial"/>
      <w:i/>
      <w:sz w:val="18"/>
      <w:szCs w:val="18"/>
      <w:lang w:val="ru-RU" w:eastAsia="ru-RU" w:bidi="ar-SA"/>
    </w:rPr>
  </w:style>
  <w:style w:type="paragraph" w:customStyle="1" w:styleId="Tworddate">
    <w:name w:val="Tword_date"/>
    <w:basedOn w:val="a"/>
    <w:link w:val="TworddateChar"/>
    <w:rsid w:val="00E83285"/>
    <w:pPr>
      <w:jc w:val="center"/>
    </w:pPr>
    <w:rPr>
      <w:rFonts w:ascii="ISOCPEUR" w:hAnsi="ISOCPEUR"/>
      <w:i/>
      <w:sz w:val="16"/>
    </w:rPr>
  </w:style>
  <w:style w:type="character" w:customStyle="1" w:styleId="TworddateChar">
    <w:name w:val="Tword_date Char"/>
    <w:link w:val="Tworddate"/>
    <w:rsid w:val="00E83285"/>
    <w:rPr>
      <w:rFonts w:ascii="ISOCPEUR" w:hAnsi="ISOCPEUR"/>
      <w:i/>
      <w:sz w:val="16"/>
      <w:szCs w:val="24"/>
      <w:lang w:val="ru-RU" w:eastAsia="ru-RU" w:bidi="ar-SA"/>
    </w:rPr>
  </w:style>
  <w:style w:type="character" w:customStyle="1" w:styleId="TwordcopyformatChar">
    <w:name w:val="Tword_copy_format Char"/>
    <w:link w:val="Twordcopyformat"/>
    <w:rsid w:val="0069384D"/>
    <w:rPr>
      <w:rFonts w:ascii="ISOCPEUR" w:hAnsi="ISOCPEUR" w:cs="Arial"/>
      <w:i/>
      <w:sz w:val="22"/>
      <w:lang w:val="ru-RU" w:eastAsia="ru-RU" w:bidi="ar-SA"/>
    </w:rPr>
  </w:style>
  <w:style w:type="paragraph" w:customStyle="1" w:styleId="Twordcopyformat">
    <w:name w:val="Tword_copy_format"/>
    <w:basedOn w:val="a"/>
    <w:link w:val="TwordcopyformatChar"/>
    <w:rsid w:val="00E83285"/>
    <w:pPr>
      <w:jc w:val="center"/>
    </w:pPr>
    <w:rPr>
      <w:rFonts w:ascii="ISOCPEUR" w:hAnsi="ISOCPEUR" w:cs="Arial"/>
      <w:i/>
      <w:sz w:val="22"/>
      <w:szCs w:val="20"/>
    </w:rPr>
  </w:style>
  <w:style w:type="paragraph" w:customStyle="1" w:styleId="Twordaddfielddate">
    <w:name w:val="Tword_add_field_date"/>
    <w:basedOn w:val="a"/>
    <w:rsid w:val="00E83285"/>
    <w:pPr>
      <w:jc w:val="right"/>
    </w:pPr>
    <w:rPr>
      <w:rFonts w:ascii="ISOCPEUR" w:hAnsi="ISOCPEUR"/>
      <w:i/>
      <w:sz w:val="22"/>
    </w:rPr>
  </w:style>
  <w:style w:type="paragraph" w:customStyle="1" w:styleId="Twordoboz">
    <w:name w:val="Tword_oboz"/>
    <w:basedOn w:val="a"/>
    <w:rsid w:val="008303B1"/>
    <w:pPr>
      <w:jc w:val="center"/>
    </w:pPr>
    <w:rPr>
      <w:rFonts w:ascii="ISOCPEUR" w:hAnsi="ISOCPEUR" w:cs="Arial"/>
      <w:i/>
      <w:sz w:val="36"/>
      <w:szCs w:val="36"/>
    </w:rPr>
  </w:style>
  <w:style w:type="paragraph" w:customStyle="1" w:styleId="Twordnaim">
    <w:name w:val="Tword_naim"/>
    <w:basedOn w:val="a"/>
    <w:rsid w:val="00725535"/>
    <w:pPr>
      <w:jc w:val="center"/>
    </w:pPr>
    <w:rPr>
      <w:rFonts w:ascii="ISOCPEUR" w:hAnsi="ISOCPEUR" w:cs="Arial"/>
      <w:i/>
      <w:sz w:val="28"/>
      <w:szCs w:val="28"/>
    </w:rPr>
  </w:style>
  <w:style w:type="paragraph" w:customStyle="1" w:styleId="Twordpage">
    <w:name w:val="Tword_page"/>
    <w:basedOn w:val="a"/>
    <w:rsid w:val="00A74D09"/>
    <w:pPr>
      <w:jc w:val="center"/>
    </w:pPr>
    <w:rPr>
      <w:rFonts w:ascii="Arial" w:hAnsi="Arial"/>
      <w:i/>
      <w:sz w:val="18"/>
    </w:rPr>
  </w:style>
  <w:style w:type="paragraph" w:customStyle="1" w:styleId="Twordnormal">
    <w:name w:val="Tword_normal"/>
    <w:basedOn w:val="a"/>
    <w:link w:val="Twordnormal0"/>
    <w:rsid w:val="00A74D09"/>
    <w:pPr>
      <w:ind w:firstLine="709"/>
      <w:jc w:val="both"/>
    </w:pPr>
    <w:rPr>
      <w:rFonts w:ascii="ISOCPEUR" w:hAnsi="ISOCPEUR"/>
      <w:i/>
      <w:sz w:val="28"/>
    </w:rPr>
  </w:style>
  <w:style w:type="character" w:customStyle="1" w:styleId="Twordnormal0">
    <w:name w:val="Tword_normal Знак"/>
    <w:link w:val="Twordnormal"/>
    <w:rsid w:val="00676AD9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wordfirm">
    <w:name w:val="Tword_firm"/>
    <w:basedOn w:val="a"/>
    <w:link w:val="TwordfirmCharChar"/>
    <w:rsid w:val="008303B1"/>
    <w:pPr>
      <w:jc w:val="center"/>
    </w:pPr>
    <w:rPr>
      <w:rFonts w:ascii="ISOCPEUR" w:hAnsi="ISOCPEUR" w:cs="Arial"/>
      <w:i/>
    </w:rPr>
  </w:style>
  <w:style w:type="character" w:customStyle="1" w:styleId="TwordfirmCharChar">
    <w:name w:val="Tword_firm Char Char"/>
    <w:link w:val="Twordfirm"/>
    <w:rsid w:val="008303B1"/>
    <w:rPr>
      <w:rFonts w:ascii="ISOCPEUR" w:hAnsi="ISOCPEUR" w:cs="Arial"/>
      <w:i/>
      <w:sz w:val="24"/>
      <w:szCs w:val="24"/>
      <w:lang w:val="ru-RU" w:eastAsia="ru-RU" w:bidi="ar-SA"/>
    </w:rPr>
  </w:style>
  <w:style w:type="paragraph" w:customStyle="1" w:styleId="Twordlitlistlistov">
    <w:name w:val="Tword_lit_list_listov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18"/>
    </w:rPr>
  </w:style>
  <w:style w:type="paragraph" w:customStyle="1" w:styleId="Twordpagenumber">
    <w:name w:val="Tword_page_number"/>
    <w:basedOn w:val="Twordlitlistlistov"/>
    <w:rsid w:val="008303B1"/>
    <w:rPr>
      <w:sz w:val="24"/>
      <w:lang w:val="en-US"/>
    </w:rPr>
  </w:style>
  <w:style w:type="paragraph" w:customStyle="1" w:styleId="Twordlitera">
    <w:name w:val="Tword_litera"/>
    <w:basedOn w:val="Twordlitlistlistov"/>
    <w:rsid w:val="008303B1"/>
    <w:rPr>
      <w:sz w:val="18"/>
    </w:rPr>
  </w:style>
  <w:style w:type="paragraph" w:customStyle="1" w:styleId="Twordaddfieldtext">
    <w:name w:val="Tword_add_field_text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addfieldheads">
    <w:name w:val="Tword_add_field_heads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tdoc">
    <w:name w:val="Tword_tdoc"/>
    <w:basedOn w:val="a"/>
    <w:rsid w:val="008303B1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styleId="a6">
    <w:name w:val="Hyperlink"/>
    <w:rsid w:val="00676AD9"/>
    <w:rPr>
      <w:color w:val="0000FF"/>
      <w:u w:val="single"/>
    </w:rPr>
  </w:style>
  <w:style w:type="paragraph" w:customStyle="1" w:styleId="TwordLRheads">
    <w:name w:val="Tword_LR_heads"/>
    <w:basedOn w:val="a"/>
    <w:rsid w:val="00676AD9"/>
    <w:pPr>
      <w:widowControl w:val="0"/>
      <w:adjustRightInd w:val="0"/>
      <w:spacing w:line="360" w:lineRule="atLeast"/>
      <w:jc w:val="center"/>
      <w:textAlignment w:val="baseline"/>
    </w:pPr>
    <w:rPr>
      <w:rFonts w:ascii="ISOCPEUR" w:hAnsi="ISOCPEUR"/>
      <w:i/>
    </w:rPr>
  </w:style>
  <w:style w:type="paragraph" w:customStyle="1" w:styleId="TwordLRhead">
    <w:name w:val="Tword_LR_head"/>
    <w:basedOn w:val="TwordLRheads"/>
    <w:rsid w:val="00676AD9"/>
    <w:pPr>
      <w:spacing w:line="480" w:lineRule="auto"/>
    </w:pPr>
    <w:rPr>
      <w:sz w:val="32"/>
    </w:rPr>
  </w:style>
  <w:style w:type="paragraph" w:customStyle="1" w:styleId="TwordLRContent">
    <w:name w:val="Tword_LR_Content"/>
    <w:basedOn w:val="Twordizme"/>
    <w:rsid w:val="00676AD9"/>
    <w:pPr>
      <w:widowControl w:val="0"/>
      <w:adjustRightInd w:val="0"/>
      <w:textAlignment w:val="baseline"/>
    </w:pPr>
    <w:rPr>
      <w:rFonts w:cs="Arial"/>
      <w:sz w:val="22"/>
      <w:szCs w:val="18"/>
    </w:rPr>
  </w:style>
  <w:style w:type="paragraph" w:styleId="20">
    <w:name w:val="Body Text Indent 2"/>
    <w:basedOn w:val="a"/>
    <w:rsid w:val="00693C49"/>
    <w:pPr>
      <w:spacing w:line="240" w:lineRule="atLeast"/>
      <w:ind w:firstLine="567"/>
    </w:pPr>
    <w:rPr>
      <w:szCs w:val="20"/>
      <w:lang w:eastAsia="en-US"/>
    </w:rPr>
  </w:style>
  <w:style w:type="paragraph" w:styleId="a7">
    <w:name w:val="Body Text"/>
    <w:basedOn w:val="a"/>
    <w:rsid w:val="00693C49"/>
    <w:rPr>
      <w:szCs w:val="20"/>
      <w:lang w:eastAsia="en-US"/>
    </w:rPr>
  </w:style>
  <w:style w:type="paragraph" w:styleId="a8">
    <w:name w:val="Body Text Indent"/>
    <w:basedOn w:val="a"/>
    <w:rsid w:val="00595EA4"/>
    <w:pPr>
      <w:spacing w:after="120"/>
      <w:ind w:left="283"/>
    </w:pPr>
  </w:style>
  <w:style w:type="paragraph" w:styleId="30">
    <w:name w:val="Body Text Indent 3"/>
    <w:basedOn w:val="a"/>
    <w:rsid w:val="00595EA4"/>
    <w:pPr>
      <w:spacing w:after="120"/>
      <w:ind w:left="283"/>
    </w:pPr>
    <w:rPr>
      <w:sz w:val="16"/>
      <w:szCs w:val="16"/>
    </w:rPr>
  </w:style>
  <w:style w:type="paragraph" w:styleId="21">
    <w:name w:val="Body Text 2"/>
    <w:basedOn w:val="a"/>
    <w:rsid w:val="00595EA4"/>
    <w:pPr>
      <w:spacing w:after="120" w:line="480" w:lineRule="auto"/>
    </w:pPr>
  </w:style>
  <w:style w:type="paragraph" w:customStyle="1" w:styleId="Heading">
    <w:name w:val="Heading"/>
    <w:rsid w:val="00595EA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4"/>
      <w:szCs w:val="22"/>
      <w:lang w:eastAsia="en-US"/>
    </w:rPr>
  </w:style>
  <w:style w:type="table" w:styleId="a9">
    <w:name w:val="Table Grid"/>
    <w:basedOn w:val="a1"/>
    <w:rsid w:val="00595E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"/>
    <w:rsid w:val="00595EA4"/>
    <w:rPr>
      <w:rFonts w:ascii="Courier New" w:hAnsi="Courier New"/>
      <w:sz w:val="20"/>
      <w:szCs w:val="20"/>
      <w:lang w:val="en-US" w:eastAsia="en-US"/>
    </w:rPr>
  </w:style>
  <w:style w:type="character" w:styleId="ab">
    <w:name w:val="FollowedHyperlink"/>
    <w:rsid w:val="00595EA4"/>
    <w:rPr>
      <w:color w:val="800080"/>
      <w:u w:val="single"/>
    </w:rPr>
  </w:style>
  <w:style w:type="paragraph" w:styleId="ac">
    <w:name w:val="Normal (Web)"/>
    <w:basedOn w:val="a"/>
    <w:rsid w:val="00595EA4"/>
    <w:pP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styleId="ad">
    <w:name w:val="Subtitle"/>
    <w:basedOn w:val="a"/>
    <w:qFormat/>
    <w:rsid w:val="00595EA4"/>
    <w:pPr>
      <w:spacing w:after="60"/>
      <w:jc w:val="center"/>
      <w:outlineLvl w:val="1"/>
    </w:pPr>
    <w:rPr>
      <w:rFonts w:ascii="Arial" w:hAnsi="Arial" w:cs="Arial"/>
      <w:lang w:eastAsia="en-US"/>
    </w:rPr>
  </w:style>
  <w:style w:type="character" w:customStyle="1" w:styleId="Twordfami0">
    <w:name w:val="Tword_fami Знак"/>
    <w:link w:val="Twordfami"/>
    <w:rsid w:val="00C85748"/>
    <w:rPr>
      <w:rFonts w:ascii="ISOCPEUR" w:hAnsi="ISOCPEUR" w:cs="Arial"/>
      <w:i/>
      <w:sz w:val="22"/>
      <w:lang w:val="ru-RU" w:eastAsia="ru-RU" w:bidi="ar-SA"/>
    </w:rPr>
  </w:style>
  <w:style w:type="paragraph" w:styleId="ae">
    <w:name w:val="Document Map"/>
    <w:basedOn w:val="a"/>
    <w:semiHidden/>
    <w:rsid w:val="00DA5B2E"/>
    <w:pPr>
      <w:shd w:val="clear" w:color="auto" w:fill="000080"/>
    </w:pPr>
    <w:rPr>
      <w:rFonts w:ascii="Tahoma" w:hAnsi="Tahoma" w:cs="Tahoma"/>
      <w:b/>
      <w:sz w:val="20"/>
      <w:szCs w:val="20"/>
    </w:rPr>
  </w:style>
  <w:style w:type="character" w:customStyle="1" w:styleId="longtext">
    <w:name w:val="long_text"/>
    <w:rsid w:val="00B7725C"/>
  </w:style>
  <w:style w:type="paragraph" w:styleId="af">
    <w:name w:val="Title"/>
    <w:basedOn w:val="a"/>
    <w:next w:val="a"/>
    <w:link w:val="af0"/>
    <w:qFormat/>
    <w:rsid w:val="00B772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Заголовок Знак"/>
    <w:link w:val="af"/>
    <w:rsid w:val="00B7725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hps">
    <w:name w:val="hps"/>
    <w:rsid w:val="009D7358"/>
  </w:style>
  <w:style w:type="paragraph" w:styleId="af1">
    <w:name w:val="List Paragraph"/>
    <w:basedOn w:val="a"/>
    <w:uiPriority w:val="34"/>
    <w:qFormat/>
    <w:rsid w:val="00B961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Balloon Text"/>
    <w:basedOn w:val="a"/>
    <w:link w:val="af3"/>
    <w:rsid w:val="00F37F0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F37F0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03D71"/>
    <w:rPr>
      <w:rFonts w:ascii="Arial" w:hAnsi="Arial"/>
      <w:b/>
      <w:kern w:val="28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39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20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44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65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0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1361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045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21816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63200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2135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0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1185">
          <w:marLeft w:val="304"/>
          <w:marRight w:val="152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93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73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36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6739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268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544272">
                                              <w:marLeft w:val="0"/>
                                              <w:marRight w:val="0"/>
                                              <w:marTop w:val="0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539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6453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874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73384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469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8550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0505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8366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375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23517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33537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166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51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Tword%201.07\tword107\Tword_SPDS_A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ABD03-A2FC-473D-9B0E-991853B3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Tword_SPDS_A4</Template>
  <TotalTime>2</TotalTime>
  <Pages>3</Pages>
  <Words>620</Words>
  <Characters>5267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Этот текст приведен здесь для настройки шаблона</vt:lpstr>
    </vt:vector>
  </TitlesOfParts>
  <Company>org</Company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Этот текст приведен здесь для настройки шаблона</dc:title>
  <dc:subject/>
  <dc:creator>Александр</dc:creator>
  <cp:keywords/>
  <cp:lastModifiedBy>Kovalyova, Maria</cp:lastModifiedBy>
  <cp:revision>2</cp:revision>
  <cp:lastPrinted>2018-01-22T08:34:00Z</cp:lastPrinted>
  <dcterms:created xsi:type="dcterms:W3CDTF">2020-04-14T12:40:00Z</dcterms:created>
  <dcterms:modified xsi:type="dcterms:W3CDTF">2020-04-14T12:40:00Z</dcterms:modified>
</cp:coreProperties>
</file>